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CAB28" w14:textId="77777777" w:rsidR="00733873" w:rsidRPr="00975E52" w:rsidRDefault="009A63A9" w:rsidP="003B1992">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KONKURRANSEGRUNNLAG</w:t>
      </w:r>
    </w:p>
    <w:p w14:paraId="02CA1E36" w14:textId="77777777" w:rsidR="00733873" w:rsidRPr="00975E52" w:rsidRDefault="003B1992" w:rsidP="007F3943">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Del I</w:t>
      </w:r>
    </w:p>
    <w:p w14:paraId="4160F079" w14:textId="1EF5A75B" w:rsidR="004D2119" w:rsidRPr="00975E52" w:rsidRDefault="004D2119" w:rsidP="007F3943">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REGLER FOR ANSKAFFELSEN</w:t>
      </w:r>
    </w:p>
    <w:p w14:paraId="200E178E" w14:textId="77777777" w:rsidR="00C96BE0" w:rsidRPr="00975E52" w:rsidRDefault="00C96BE0" w:rsidP="00C96BE0">
      <w:pPr>
        <w:rPr>
          <w:rFonts w:asciiTheme="majorHAnsi" w:eastAsia="Times New Roman" w:hAnsiTheme="majorHAnsi" w:cs="Times New Roman"/>
          <w:b/>
          <w:color w:val="000080"/>
          <w:kern w:val="28"/>
          <w:sz w:val="36"/>
          <w:szCs w:val="36"/>
          <w:lang w:eastAsia="nb-NO"/>
        </w:rPr>
      </w:pPr>
    </w:p>
    <w:p w14:paraId="60DBE94E" w14:textId="585649EE" w:rsidR="00431613" w:rsidRPr="00975E52" w:rsidRDefault="00431613" w:rsidP="00431613">
      <w:pPr>
        <w:jc w:val="center"/>
        <w:rPr>
          <w:rFonts w:asciiTheme="majorHAnsi" w:eastAsia="Times New Roman" w:hAnsiTheme="majorHAnsi" w:cs="Times New Roman"/>
          <w:b/>
          <w:color w:val="000080"/>
          <w:kern w:val="28"/>
          <w:sz w:val="36"/>
          <w:szCs w:val="36"/>
          <w:lang w:eastAsia="nb-NO"/>
        </w:rPr>
      </w:pPr>
      <w:r w:rsidRPr="00975E52">
        <w:rPr>
          <w:rFonts w:asciiTheme="majorHAnsi" w:eastAsia="Times New Roman" w:hAnsiTheme="majorHAnsi" w:cs="Times New Roman"/>
          <w:b/>
          <w:color w:val="000080"/>
          <w:kern w:val="28"/>
          <w:sz w:val="36"/>
          <w:szCs w:val="36"/>
          <w:lang w:eastAsia="nb-NO"/>
        </w:rPr>
        <w:t xml:space="preserve">Åpen anbudskonkurranse over EØS-terskelverdi </w:t>
      </w:r>
      <w:r w:rsidRPr="00975E52">
        <w:rPr>
          <w:rFonts w:asciiTheme="majorHAnsi" w:eastAsia="Times New Roman" w:hAnsiTheme="majorHAnsi" w:cs="Times New Roman"/>
          <w:b/>
          <w:color w:val="000080"/>
          <w:kern w:val="28"/>
          <w:sz w:val="36"/>
          <w:szCs w:val="36"/>
          <w:lang w:eastAsia="nb-NO"/>
        </w:rPr>
        <w:br/>
        <w:t>(FOA del I og III)</w:t>
      </w:r>
    </w:p>
    <w:p w14:paraId="4160F07B" w14:textId="77777777" w:rsidR="009A63A9" w:rsidRDefault="009A63A9" w:rsidP="009A63A9"/>
    <w:p w14:paraId="4160F098" w14:textId="2758BB37" w:rsidR="009A63A9" w:rsidRPr="008B3A48" w:rsidRDefault="009A63A9" w:rsidP="009A63A9">
      <w:pPr>
        <w:rPr>
          <w:rFonts w:ascii="Times New Roman" w:hAnsi="Times New Roman" w:cs="Times New Roman"/>
        </w:rPr>
      </w:pPr>
      <w:r w:rsidRPr="008B3A48">
        <w:rPr>
          <w:rFonts w:ascii="Times New Roman" w:hAnsi="Times New Roman" w:cs="Times New Roman"/>
        </w:rPr>
        <w:tab/>
      </w:r>
    </w:p>
    <w:p w14:paraId="4160F099" w14:textId="77777777" w:rsidR="00B3614D" w:rsidRDefault="009A63A9" w:rsidP="009A63A9">
      <w:pPr>
        <w:rPr>
          <w:rFonts w:ascii="Times New Roman" w:hAnsi="Times New Roman" w:cs="Times New Roman"/>
        </w:rPr>
      </w:pPr>
      <w:r w:rsidRPr="008B3A48">
        <w:rPr>
          <w:rFonts w:ascii="Times New Roman" w:hAnsi="Times New Roman" w:cs="Times New Roman"/>
        </w:rPr>
        <w:tab/>
      </w:r>
    </w:p>
    <w:p w14:paraId="4160F09A" w14:textId="77777777" w:rsidR="00B3614D" w:rsidRDefault="00B3614D" w:rsidP="00B3614D">
      <w:r>
        <w:br w:type="page"/>
      </w:r>
    </w:p>
    <w:p w14:paraId="00DEA7F2" w14:textId="77777777" w:rsidR="005B5066" w:rsidRDefault="001B7A95">
      <w:pPr>
        <w:pStyle w:val="INNH1"/>
        <w:tabs>
          <w:tab w:val="left" w:pos="440"/>
          <w:tab w:val="right" w:leader="dot" w:pos="9062"/>
        </w:tabs>
        <w:rPr>
          <w:rFonts w:eastAsiaTheme="minorEastAsia"/>
          <w:b w:val="0"/>
          <w:bCs w:val="0"/>
          <w:caps w:val="0"/>
          <w:noProof/>
          <w:sz w:val="22"/>
          <w:szCs w:val="22"/>
          <w:lang w:eastAsia="nb-NO"/>
        </w:rPr>
      </w:pPr>
      <w:r w:rsidRPr="001B7A95">
        <w:rPr>
          <w:rFonts w:ascii="Times New Roman" w:hAnsi="Times New Roman" w:cs="Times New Roman"/>
          <w:caps w:val="0"/>
        </w:rPr>
        <w:lastRenderedPageBreak/>
        <w:fldChar w:fldCharType="begin"/>
      </w:r>
      <w:r w:rsidRPr="001B7A95">
        <w:rPr>
          <w:rFonts w:ascii="Times New Roman" w:hAnsi="Times New Roman" w:cs="Times New Roman"/>
          <w:caps w:val="0"/>
        </w:rPr>
        <w:instrText xml:space="preserve"> TOC \o "1-3" \h \z \u </w:instrText>
      </w:r>
      <w:r w:rsidRPr="001B7A95">
        <w:rPr>
          <w:rFonts w:ascii="Times New Roman" w:hAnsi="Times New Roman" w:cs="Times New Roman"/>
          <w:caps w:val="0"/>
        </w:rPr>
        <w:fldChar w:fldCharType="separate"/>
      </w:r>
      <w:hyperlink w:anchor="_Toc522086842" w:history="1">
        <w:r w:rsidR="005B5066" w:rsidRPr="00DF7984">
          <w:rPr>
            <w:rStyle w:val="Hyperkobling"/>
            <w:noProof/>
          </w:rPr>
          <w:t>1.</w:t>
        </w:r>
        <w:r w:rsidR="005B5066">
          <w:rPr>
            <w:rFonts w:eastAsiaTheme="minorEastAsia"/>
            <w:b w:val="0"/>
            <w:bCs w:val="0"/>
            <w:caps w:val="0"/>
            <w:noProof/>
            <w:sz w:val="22"/>
            <w:szCs w:val="22"/>
            <w:lang w:eastAsia="nb-NO"/>
          </w:rPr>
          <w:tab/>
        </w:r>
        <w:r w:rsidR="005B5066" w:rsidRPr="00DF7984">
          <w:rPr>
            <w:rStyle w:val="Hyperkobling"/>
            <w:noProof/>
          </w:rPr>
          <w:t>Innledning</w:t>
        </w:r>
        <w:r w:rsidR="005B5066">
          <w:rPr>
            <w:noProof/>
            <w:webHidden/>
          </w:rPr>
          <w:tab/>
        </w:r>
        <w:r w:rsidR="005B5066">
          <w:rPr>
            <w:noProof/>
            <w:webHidden/>
          </w:rPr>
          <w:fldChar w:fldCharType="begin"/>
        </w:r>
        <w:r w:rsidR="005B5066">
          <w:rPr>
            <w:noProof/>
            <w:webHidden/>
          </w:rPr>
          <w:instrText xml:space="preserve"> PAGEREF _Toc522086842 \h </w:instrText>
        </w:r>
        <w:r w:rsidR="005B5066">
          <w:rPr>
            <w:noProof/>
            <w:webHidden/>
          </w:rPr>
        </w:r>
        <w:r w:rsidR="005B5066">
          <w:rPr>
            <w:noProof/>
            <w:webHidden/>
          </w:rPr>
          <w:fldChar w:fldCharType="separate"/>
        </w:r>
        <w:r w:rsidR="005B5066">
          <w:rPr>
            <w:noProof/>
            <w:webHidden/>
          </w:rPr>
          <w:t>4</w:t>
        </w:r>
        <w:r w:rsidR="005B5066">
          <w:rPr>
            <w:noProof/>
            <w:webHidden/>
          </w:rPr>
          <w:fldChar w:fldCharType="end"/>
        </w:r>
      </w:hyperlink>
    </w:p>
    <w:p w14:paraId="78DDA8FB"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43" w:history="1">
        <w:r w:rsidR="005B5066" w:rsidRPr="00DF7984">
          <w:rPr>
            <w:rStyle w:val="Hyperkobling"/>
            <w:noProof/>
          </w:rPr>
          <w:t>1.1</w:t>
        </w:r>
        <w:r w:rsidR="005B5066">
          <w:rPr>
            <w:rFonts w:eastAsiaTheme="minorEastAsia"/>
            <w:smallCaps w:val="0"/>
            <w:noProof/>
            <w:sz w:val="22"/>
            <w:szCs w:val="22"/>
            <w:lang w:eastAsia="nb-NO"/>
          </w:rPr>
          <w:tab/>
        </w:r>
        <w:r w:rsidR="005B5066" w:rsidRPr="00DF7984">
          <w:rPr>
            <w:rStyle w:val="Hyperkobling"/>
            <w:noProof/>
          </w:rPr>
          <w:t>Om Oppdragsgiver</w:t>
        </w:r>
        <w:r w:rsidR="005B5066">
          <w:rPr>
            <w:noProof/>
            <w:webHidden/>
          </w:rPr>
          <w:tab/>
        </w:r>
        <w:r w:rsidR="005B5066">
          <w:rPr>
            <w:noProof/>
            <w:webHidden/>
          </w:rPr>
          <w:fldChar w:fldCharType="begin"/>
        </w:r>
        <w:r w:rsidR="005B5066">
          <w:rPr>
            <w:noProof/>
            <w:webHidden/>
          </w:rPr>
          <w:instrText xml:space="preserve"> PAGEREF _Toc522086843 \h </w:instrText>
        </w:r>
        <w:r w:rsidR="005B5066">
          <w:rPr>
            <w:noProof/>
            <w:webHidden/>
          </w:rPr>
        </w:r>
        <w:r w:rsidR="005B5066">
          <w:rPr>
            <w:noProof/>
            <w:webHidden/>
          </w:rPr>
          <w:fldChar w:fldCharType="separate"/>
        </w:r>
        <w:r w:rsidR="005B5066">
          <w:rPr>
            <w:noProof/>
            <w:webHidden/>
          </w:rPr>
          <w:t>4</w:t>
        </w:r>
        <w:r w:rsidR="005B5066">
          <w:rPr>
            <w:noProof/>
            <w:webHidden/>
          </w:rPr>
          <w:fldChar w:fldCharType="end"/>
        </w:r>
      </w:hyperlink>
    </w:p>
    <w:p w14:paraId="6AA89C9E"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44" w:history="1">
        <w:r w:rsidR="005B5066" w:rsidRPr="00DF7984">
          <w:rPr>
            <w:rStyle w:val="Hyperkobling"/>
            <w:rFonts w:cs="Times New Roman"/>
            <w:noProof/>
          </w:rPr>
          <w:t>1.2</w:t>
        </w:r>
        <w:r w:rsidR="005B5066">
          <w:rPr>
            <w:rFonts w:eastAsiaTheme="minorEastAsia"/>
            <w:smallCaps w:val="0"/>
            <w:noProof/>
            <w:sz w:val="22"/>
            <w:szCs w:val="22"/>
            <w:lang w:eastAsia="nb-NO"/>
          </w:rPr>
          <w:tab/>
        </w:r>
        <w:r w:rsidR="005B5066" w:rsidRPr="00DF7984">
          <w:rPr>
            <w:rStyle w:val="Hyperkobling"/>
            <w:rFonts w:cs="Times New Roman"/>
            <w:noProof/>
          </w:rPr>
          <w:t>Bruker</w:t>
        </w:r>
        <w:r w:rsidR="005B5066">
          <w:rPr>
            <w:noProof/>
            <w:webHidden/>
          </w:rPr>
          <w:tab/>
        </w:r>
        <w:r w:rsidR="005B5066">
          <w:rPr>
            <w:noProof/>
            <w:webHidden/>
          </w:rPr>
          <w:fldChar w:fldCharType="begin"/>
        </w:r>
        <w:r w:rsidR="005B5066">
          <w:rPr>
            <w:noProof/>
            <w:webHidden/>
          </w:rPr>
          <w:instrText xml:space="preserve"> PAGEREF _Toc522086844 \h </w:instrText>
        </w:r>
        <w:r w:rsidR="005B5066">
          <w:rPr>
            <w:noProof/>
            <w:webHidden/>
          </w:rPr>
        </w:r>
        <w:r w:rsidR="005B5066">
          <w:rPr>
            <w:noProof/>
            <w:webHidden/>
          </w:rPr>
          <w:fldChar w:fldCharType="separate"/>
        </w:r>
        <w:r w:rsidR="005B5066">
          <w:rPr>
            <w:noProof/>
            <w:webHidden/>
          </w:rPr>
          <w:t>4</w:t>
        </w:r>
        <w:r w:rsidR="005B5066">
          <w:rPr>
            <w:noProof/>
            <w:webHidden/>
          </w:rPr>
          <w:fldChar w:fldCharType="end"/>
        </w:r>
      </w:hyperlink>
    </w:p>
    <w:p w14:paraId="618D534E"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45" w:history="1">
        <w:r w:rsidR="005B5066" w:rsidRPr="00DF7984">
          <w:rPr>
            <w:rStyle w:val="Hyperkobling"/>
            <w:rFonts w:cs="Times New Roman"/>
            <w:noProof/>
          </w:rPr>
          <w:t>1.3</w:t>
        </w:r>
        <w:r w:rsidR="005B5066">
          <w:rPr>
            <w:rFonts w:eastAsiaTheme="minorEastAsia"/>
            <w:smallCaps w:val="0"/>
            <w:noProof/>
            <w:sz w:val="22"/>
            <w:szCs w:val="22"/>
            <w:lang w:eastAsia="nb-NO"/>
          </w:rPr>
          <w:tab/>
        </w:r>
        <w:r w:rsidR="005B5066" w:rsidRPr="00DF7984">
          <w:rPr>
            <w:rStyle w:val="Hyperkobling"/>
            <w:rFonts w:cs="Times New Roman"/>
            <w:noProof/>
          </w:rPr>
          <w:t>Anskaffelsens formål</w:t>
        </w:r>
        <w:r w:rsidR="005B5066">
          <w:rPr>
            <w:noProof/>
            <w:webHidden/>
          </w:rPr>
          <w:tab/>
        </w:r>
        <w:r w:rsidR="005B5066">
          <w:rPr>
            <w:noProof/>
            <w:webHidden/>
          </w:rPr>
          <w:fldChar w:fldCharType="begin"/>
        </w:r>
        <w:r w:rsidR="005B5066">
          <w:rPr>
            <w:noProof/>
            <w:webHidden/>
          </w:rPr>
          <w:instrText xml:space="preserve"> PAGEREF _Toc522086845 \h </w:instrText>
        </w:r>
        <w:r w:rsidR="005B5066">
          <w:rPr>
            <w:noProof/>
            <w:webHidden/>
          </w:rPr>
        </w:r>
        <w:r w:rsidR="005B5066">
          <w:rPr>
            <w:noProof/>
            <w:webHidden/>
          </w:rPr>
          <w:fldChar w:fldCharType="separate"/>
        </w:r>
        <w:r w:rsidR="005B5066">
          <w:rPr>
            <w:noProof/>
            <w:webHidden/>
          </w:rPr>
          <w:t>4</w:t>
        </w:r>
        <w:r w:rsidR="005B5066">
          <w:rPr>
            <w:noProof/>
            <w:webHidden/>
          </w:rPr>
          <w:fldChar w:fldCharType="end"/>
        </w:r>
      </w:hyperlink>
    </w:p>
    <w:p w14:paraId="05C1C57C"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46" w:history="1">
        <w:r w:rsidR="005B5066" w:rsidRPr="00DF7984">
          <w:rPr>
            <w:rStyle w:val="Hyperkobling"/>
            <w:rFonts w:cs="Times New Roman"/>
            <w:noProof/>
          </w:rPr>
          <w:t>1.4</w:t>
        </w:r>
        <w:r w:rsidR="005B5066">
          <w:rPr>
            <w:rFonts w:eastAsiaTheme="minorEastAsia"/>
            <w:smallCaps w:val="0"/>
            <w:noProof/>
            <w:sz w:val="22"/>
            <w:szCs w:val="22"/>
            <w:lang w:eastAsia="nb-NO"/>
          </w:rPr>
          <w:tab/>
        </w:r>
        <w:r w:rsidR="005B5066" w:rsidRPr="00DF7984">
          <w:rPr>
            <w:rStyle w:val="Hyperkobling"/>
            <w:rFonts w:cs="Times New Roman"/>
            <w:noProof/>
          </w:rPr>
          <w:t>Anskaffelsens varighet og omfang</w:t>
        </w:r>
        <w:r w:rsidR="005B5066">
          <w:rPr>
            <w:noProof/>
            <w:webHidden/>
          </w:rPr>
          <w:tab/>
        </w:r>
        <w:r w:rsidR="005B5066">
          <w:rPr>
            <w:noProof/>
            <w:webHidden/>
          </w:rPr>
          <w:fldChar w:fldCharType="begin"/>
        </w:r>
        <w:r w:rsidR="005B5066">
          <w:rPr>
            <w:noProof/>
            <w:webHidden/>
          </w:rPr>
          <w:instrText xml:space="preserve"> PAGEREF _Toc522086846 \h </w:instrText>
        </w:r>
        <w:r w:rsidR="005B5066">
          <w:rPr>
            <w:noProof/>
            <w:webHidden/>
          </w:rPr>
        </w:r>
        <w:r w:rsidR="005B5066">
          <w:rPr>
            <w:noProof/>
            <w:webHidden/>
          </w:rPr>
          <w:fldChar w:fldCharType="separate"/>
        </w:r>
        <w:r w:rsidR="005B5066">
          <w:rPr>
            <w:noProof/>
            <w:webHidden/>
          </w:rPr>
          <w:t>5</w:t>
        </w:r>
        <w:r w:rsidR="005B5066">
          <w:rPr>
            <w:noProof/>
            <w:webHidden/>
          </w:rPr>
          <w:fldChar w:fldCharType="end"/>
        </w:r>
      </w:hyperlink>
    </w:p>
    <w:p w14:paraId="75C1D9F8"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47" w:history="1">
        <w:r w:rsidR="005B5066" w:rsidRPr="00DF7984">
          <w:rPr>
            <w:rStyle w:val="Hyperkobling"/>
            <w:rFonts w:cs="Times New Roman"/>
            <w:noProof/>
          </w:rPr>
          <w:t>1.5</w:t>
        </w:r>
        <w:r w:rsidR="005B5066">
          <w:rPr>
            <w:rFonts w:eastAsiaTheme="minorEastAsia"/>
            <w:smallCaps w:val="0"/>
            <w:noProof/>
            <w:sz w:val="22"/>
            <w:szCs w:val="22"/>
            <w:lang w:eastAsia="nb-NO"/>
          </w:rPr>
          <w:tab/>
        </w:r>
        <w:r w:rsidR="005B5066" w:rsidRPr="00DF7984">
          <w:rPr>
            <w:rStyle w:val="Hyperkobling"/>
            <w:rFonts w:cs="Times New Roman"/>
            <w:noProof/>
          </w:rPr>
          <w:t>Kontraktstype</w:t>
        </w:r>
        <w:r w:rsidR="005B5066">
          <w:rPr>
            <w:noProof/>
            <w:webHidden/>
          </w:rPr>
          <w:tab/>
        </w:r>
        <w:r w:rsidR="005B5066">
          <w:rPr>
            <w:noProof/>
            <w:webHidden/>
          </w:rPr>
          <w:fldChar w:fldCharType="begin"/>
        </w:r>
        <w:r w:rsidR="005B5066">
          <w:rPr>
            <w:noProof/>
            <w:webHidden/>
          </w:rPr>
          <w:instrText xml:space="preserve"> PAGEREF _Toc522086847 \h </w:instrText>
        </w:r>
        <w:r w:rsidR="005B5066">
          <w:rPr>
            <w:noProof/>
            <w:webHidden/>
          </w:rPr>
        </w:r>
        <w:r w:rsidR="005B5066">
          <w:rPr>
            <w:noProof/>
            <w:webHidden/>
          </w:rPr>
          <w:fldChar w:fldCharType="separate"/>
        </w:r>
        <w:r w:rsidR="005B5066">
          <w:rPr>
            <w:noProof/>
            <w:webHidden/>
          </w:rPr>
          <w:t>5</w:t>
        </w:r>
        <w:r w:rsidR="005B5066">
          <w:rPr>
            <w:noProof/>
            <w:webHidden/>
          </w:rPr>
          <w:fldChar w:fldCharType="end"/>
        </w:r>
      </w:hyperlink>
    </w:p>
    <w:p w14:paraId="28D3FA94"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48" w:history="1">
        <w:r w:rsidR="005B5066" w:rsidRPr="00DF7984">
          <w:rPr>
            <w:rStyle w:val="Hyperkobling"/>
            <w:noProof/>
          </w:rPr>
          <w:t>1.6</w:t>
        </w:r>
        <w:r w:rsidR="005B5066">
          <w:rPr>
            <w:rFonts w:eastAsiaTheme="minorEastAsia"/>
            <w:smallCaps w:val="0"/>
            <w:noProof/>
            <w:sz w:val="22"/>
            <w:szCs w:val="22"/>
            <w:lang w:eastAsia="nb-NO"/>
          </w:rPr>
          <w:tab/>
        </w:r>
        <w:r w:rsidR="005B5066" w:rsidRPr="00DF7984">
          <w:rPr>
            <w:rStyle w:val="Hyperkobling"/>
            <w:noProof/>
          </w:rPr>
          <w:t>Konkurransegrunnlagets oppbygning</w:t>
        </w:r>
        <w:r w:rsidR="005B5066">
          <w:rPr>
            <w:noProof/>
            <w:webHidden/>
          </w:rPr>
          <w:tab/>
        </w:r>
        <w:r w:rsidR="005B5066">
          <w:rPr>
            <w:noProof/>
            <w:webHidden/>
          </w:rPr>
          <w:fldChar w:fldCharType="begin"/>
        </w:r>
        <w:r w:rsidR="005B5066">
          <w:rPr>
            <w:noProof/>
            <w:webHidden/>
          </w:rPr>
          <w:instrText xml:space="preserve"> PAGEREF _Toc522086848 \h </w:instrText>
        </w:r>
        <w:r w:rsidR="005B5066">
          <w:rPr>
            <w:noProof/>
            <w:webHidden/>
          </w:rPr>
        </w:r>
        <w:r w:rsidR="005B5066">
          <w:rPr>
            <w:noProof/>
            <w:webHidden/>
          </w:rPr>
          <w:fldChar w:fldCharType="separate"/>
        </w:r>
        <w:r w:rsidR="005B5066">
          <w:rPr>
            <w:noProof/>
            <w:webHidden/>
          </w:rPr>
          <w:t>5</w:t>
        </w:r>
        <w:r w:rsidR="005B5066">
          <w:rPr>
            <w:noProof/>
            <w:webHidden/>
          </w:rPr>
          <w:fldChar w:fldCharType="end"/>
        </w:r>
      </w:hyperlink>
    </w:p>
    <w:p w14:paraId="6740C06D" w14:textId="77777777" w:rsidR="005B5066" w:rsidRDefault="003C3370">
      <w:pPr>
        <w:pStyle w:val="INNH1"/>
        <w:tabs>
          <w:tab w:val="left" w:pos="440"/>
          <w:tab w:val="right" w:leader="dot" w:pos="9062"/>
        </w:tabs>
        <w:rPr>
          <w:rFonts w:eastAsiaTheme="minorEastAsia"/>
          <w:b w:val="0"/>
          <w:bCs w:val="0"/>
          <w:caps w:val="0"/>
          <w:noProof/>
          <w:sz w:val="22"/>
          <w:szCs w:val="22"/>
          <w:lang w:eastAsia="nb-NO"/>
        </w:rPr>
      </w:pPr>
      <w:hyperlink w:anchor="_Toc522086849" w:history="1">
        <w:r w:rsidR="005B5066" w:rsidRPr="00DF7984">
          <w:rPr>
            <w:rStyle w:val="Hyperkobling"/>
            <w:noProof/>
          </w:rPr>
          <w:t>2.</w:t>
        </w:r>
        <w:r w:rsidR="005B5066">
          <w:rPr>
            <w:rFonts w:eastAsiaTheme="minorEastAsia"/>
            <w:b w:val="0"/>
            <w:bCs w:val="0"/>
            <w:caps w:val="0"/>
            <w:noProof/>
            <w:sz w:val="22"/>
            <w:szCs w:val="22"/>
            <w:lang w:eastAsia="nb-NO"/>
          </w:rPr>
          <w:tab/>
        </w:r>
        <w:r w:rsidR="005B5066" w:rsidRPr="00DF7984">
          <w:rPr>
            <w:rStyle w:val="Hyperkobling"/>
            <w:noProof/>
          </w:rPr>
          <w:t>Gjennomføring</w:t>
        </w:r>
        <w:r w:rsidR="005B5066">
          <w:rPr>
            <w:noProof/>
            <w:webHidden/>
          </w:rPr>
          <w:tab/>
        </w:r>
        <w:r w:rsidR="005B5066">
          <w:rPr>
            <w:noProof/>
            <w:webHidden/>
          </w:rPr>
          <w:fldChar w:fldCharType="begin"/>
        </w:r>
        <w:r w:rsidR="005B5066">
          <w:rPr>
            <w:noProof/>
            <w:webHidden/>
          </w:rPr>
          <w:instrText xml:space="preserve"> PAGEREF _Toc522086849 \h </w:instrText>
        </w:r>
        <w:r w:rsidR="005B5066">
          <w:rPr>
            <w:noProof/>
            <w:webHidden/>
          </w:rPr>
        </w:r>
        <w:r w:rsidR="005B5066">
          <w:rPr>
            <w:noProof/>
            <w:webHidden/>
          </w:rPr>
          <w:fldChar w:fldCharType="separate"/>
        </w:r>
        <w:r w:rsidR="005B5066">
          <w:rPr>
            <w:noProof/>
            <w:webHidden/>
          </w:rPr>
          <w:t>6</w:t>
        </w:r>
        <w:r w:rsidR="005B5066">
          <w:rPr>
            <w:noProof/>
            <w:webHidden/>
          </w:rPr>
          <w:fldChar w:fldCharType="end"/>
        </w:r>
      </w:hyperlink>
    </w:p>
    <w:p w14:paraId="3A230C6F"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50" w:history="1">
        <w:r w:rsidR="005B5066" w:rsidRPr="00DF7984">
          <w:rPr>
            <w:rStyle w:val="Hyperkobling"/>
            <w:noProof/>
          </w:rPr>
          <w:t>2.1</w:t>
        </w:r>
        <w:r w:rsidR="005B5066">
          <w:rPr>
            <w:rFonts w:eastAsiaTheme="minorEastAsia"/>
            <w:smallCaps w:val="0"/>
            <w:noProof/>
            <w:sz w:val="22"/>
            <w:szCs w:val="22"/>
            <w:lang w:eastAsia="nb-NO"/>
          </w:rPr>
          <w:tab/>
        </w:r>
        <w:r w:rsidR="005B5066" w:rsidRPr="00DF7984">
          <w:rPr>
            <w:rStyle w:val="Hyperkobling"/>
            <w:noProof/>
          </w:rPr>
          <w:t>Kontaktperson</w:t>
        </w:r>
        <w:r w:rsidR="005B5066">
          <w:rPr>
            <w:noProof/>
            <w:webHidden/>
          </w:rPr>
          <w:tab/>
        </w:r>
        <w:r w:rsidR="005B5066">
          <w:rPr>
            <w:noProof/>
            <w:webHidden/>
          </w:rPr>
          <w:fldChar w:fldCharType="begin"/>
        </w:r>
        <w:r w:rsidR="005B5066">
          <w:rPr>
            <w:noProof/>
            <w:webHidden/>
          </w:rPr>
          <w:instrText xml:space="preserve"> PAGEREF _Toc522086850 \h </w:instrText>
        </w:r>
        <w:r w:rsidR="005B5066">
          <w:rPr>
            <w:noProof/>
            <w:webHidden/>
          </w:rPr>
        </w:r>
        <w:r w:rsidR="005B5066">
          <w:rPr>
            <w:noProof/>
            <w:webHidden/>
          </w:rPr>
          <w:fldChar w:fldCharType="separate"/>
        </w:r>
        <w:r w:rsidR="005B5066">
          <w:rPr>
            <w:noProof/>
            <w:webHidden/>
          </w:rPr>
          <w:t>6</w:t>
        </w:r>
        <w:r w:rsidR="005B5066">
          <w:rPr>
            <w:noProof/>
            <w:webHidden/>
          </w:rPr>
          <w:fldChar w:fldCharType="end"/>
        </w:r>
      </w:hyperlink>
    </w:p>
    <w:p w14:paraId="6DA0DB4F"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51" w:history="1">
        <w:r w:rsidR="005B5066" w:rsidRPr="00DF7984">
          <w:rPr>
            <w:rStyle w:val="Hyperkobling"/>
            <w:noProof/>
          </w:rPr>
          <w:t>2.2</w:t>
        </w:r>
        <w:r w:rsidR="005B5066">
          <w:rPr>
            <w:rFonts w:eastAsiaTheme="minorEastAsia"/>
            <w:smallCaps w:val="0"/>
            <w:noProof/>
            <w:sz w:val="22"/>
            <w:szCs w:val="22"/>
            <w:lang w:eastAsia="nb-NO"/>
          </w:rPr>
          <w:tab/>
        </w:r>
        <w:r w:rsidR="005B5066" w:rsidRPr="00DF7984">
          <w:rPr>
            <w:rStyle w:val="Hyperkobling"/>
            <w:noProof/>
          </w:rPr>
          <w:t>Anskaffelsesprosedyre</w:t>
        </w:r>
        <w:r w:rsidR="005B5066">
          <w:rPr>
            <w:noProof/>
            <w:webHidden/>
          </w:rPr>
          <w:tab/>
        </w:r>
        <w:r w:rsidR="005B5066">
          <w:rPr>
            <w:noProof/>
            <w:webHidden/>
          </w:rPr>
          <w:fldChar w:fldCharType="begin"/>
        </w:r>
        <w:r w:rsidR="005B5066">
          <w:rPr>
            <w:noProof/>
            <w:webHidden/>
          </w:rPr>
          <w:instrText xml:space="preserve"> PAGEREF _Toc522086851 \h </w:instrText>
        </w:r>
        <w:r w:rsidR="005B5066">
          <w:rPr>
            <w:noProof/>
            <w:webHidden/>
          </w:rPr>
        </w:r>
        <w:r w:rsidR="005B5066">
          <w:rPr>
            <w:noProof/>
            <w:webHidden/>
          </w:rPr>
          <w:fldChar w:fldCharType="separate"/>
        </w:r>
        <w:r w:rsidR="005B5066">
          <w:rPr>
            <w:noProof/>
            <w:webHidden/>
          </w:rPr>
          <w:t>6</w:t>
        </w:r>
        <w:r w:rsidR="005B5066">
          <w:rPr>
            <w:noProof/>
            <w:webHidden/>
          </w:rPr>
          <w:fldChar w:fldCharType="end"/>
        </w:r>
      </w:hyperlink>
    </w:p>
    <w:p w14:paraId="4F0A4F7F"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52" w:history="1">
        <w:r w:rsidR="005B5066" w:rsidRPr="00DF7984">
          <w:rPr>
            <w:rStyle w:val="Hyperkobling"/>
            <w:noProof/>
          </w:rPr>
          <w:t>2.3</w:t>
        </w:r>
        <w:r w:rsidR="005B5066">
          <w:rPr>
            <w:rFonts w:eastAsiaTheme="minorEastAsia"/>
            <w:smallCaps w:val="0"/>
            <w:noProof/>
            <w:sz w:val="22"/>
            <w:szCs w:val="22"/>
            <w:lang w:eastAsia="nb-NO"/>
          </w:rPr>
          <w:tab/>
        </w:r>
        <w:r w:rsidR="005B5066" w:rsidRPr="00DF7984">
          <w:rPr>
            <w:rStyle w:val="Hyperkobling"/>
            <w:noProof/>
          </w:rPr>
          <w:t>Kunngjøring av anskaffelsen</w:t>
        </w:r>
        <w:r w:rsidR="005B5066">
          <w:rPr>
            <w:noProof/>
            <w:webHidden/>
          </w:rPr>
          <w:tab/>
        </w:r>
        <w:r w:rsidR="005B5066">
          <w:rPr>
            <w:noProof/>
            <w:webHidden/>
          </w:rPr>
          <w:fldChar w:fldCharType="begin"/>
        </w:r>
        <w:r w:rsidR="005B5066">
          <w:rPr>
            <w:noProof/>
            <w:webHidden/>
          </w:rPr>
          <w:instrText xml:space="preserve"> PAGEREF _Toc522086852 \h </w:instrText>
        </w:r>
        <w:r w:rsidR="005B5066">
          <w:rPr>
            <w:noProof/>
            <w:webHidden/>
          </w:rPr>
        </w:r>
        <w:r w:rsidR="005B5066">
          <w:rPr>
            <w:noProof/>
            <w:webHidden/>
          </w:rPr>
          <w:fldChar w:fldCharType="separate"/>
        </w:r>
        <w:r w:rsidR="005B5066">
          <w:rPr>
            <w:noProof/>
            <w:webHidden/>
          </w:rPr>
          <w:t>6</w:t>
        </w:r>
        <w:r w:rsidR="005B5066">
          <w:rPr>
            <w:noProof/>
            <w:webHidden/>
          </w:rPr>
          <w:fldChar w:fldCharType="end"/>
        </w:r>
      </w:hyperlink>
    </w:p>
    <w:p w14:paraId="5998A742"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53" w:history="1">
        <w:r w:rsidR="005B5066" w:rsidRPr="00DF7984">
          <w:rPr>
            <w:rStyle w:val="Hyperkobling"/>
            <w:noProof/>
          </w:rPr>
          <w:t>2.4</w:t>
        </w:r>
        <w:r w:rsidR="005B5066">
          <w:rPr>
            <w:rFonts w:eastAsiaTheme="minorEastAsia"/>
            <w:smallCaps w:val="0"/>
            <w:noProof/>
            <w:sz w:val="22"/>
            <w:szCs w:val="22"/>
            <w:lang w:eastAsia="nb-NO"/>
          </w:rPr>
          <w:tab/>
        </w:r>
        <w:r w:rsidR="005B5066" w:rsidRPr="00DF7984">
          <w:rPr>
            <w:rStyle w:val="Hyperkobling"/>
            <w:noProof/>
          </w:rPr>
          <w:t>Viktige datoer</w:t>
        </w:r>
        <w:r w:rsidR="005B5066">
          <w:rPr>
            <w:noProof/>
            <w:webHidden/>
          </w:rPr>
          <w:tab/>
        </w:r>
        <w:r w:rsidR="005B5066">
          <w:rPr>
            <w:noProof/>
            <w:webHidden/>
          </w:rPr>
          <w:fldChar w:fldCharType="begin"/>
        </w:r>
        <w:r w:rsidR="005B5066">
          <w:rPr>
            <w:noProof/>
            <w:webHidden/>
          </w:rPr>
          <w:instrText xml:space="preserve"> PAGEREF _Toc522086853 \h </w:instrText>
        </w:r>
        <w:r w:rsidR="005B5066">
          <w:rPr>
            <w:noProof/>
            <w:webHidden/>
          </w:rPr>
        </w:r>
        <w:r w:rsidR="005B5066">
          <w:rPr>
            <w:noProof/>
            <w:webHidden/>
          </w:rPr>
          <w:fldChar w:fldCharType="separate"/>
        </w:r>
        <w:r w:rsidR="005B5066">
          <w:rPr>
            <w:noProof/>
            <w:webHidden/>
          </w:rPr>
          <w:t>6</w:t>
        </w:r>
        <w:r w:rsidR="005B5066">
          <w:rPr>
            <w:noProof/>
            <w:webHidden/>
          </w:rPr>
          <w:fldChar w:fldCharType="end"/>
        </w:r>
      </w:hyperlink>
    </w:p>
    <w:p w14:paraId="50556CF0"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54" w:history="1">
        <w:r w:rsidR="005B5066" w:rsidRPr="00DF7984">
          <w:rPr>
            <w:rStyle w:val="Hyperkobling"/>
            <w:noProof/>
          </w:rPr>
          <w:t>2.4.1</w:t>
        </w:r>
        <w:r w:rsidR="005B5066">
          <w:rPr>
            <w:rFonts w:eastAsiaTheme="minorEastAsia"/>
            <w:smallCaps w:val="0"/>
            <w:noProof/>
            <w:sz w:val="22"/>
            <w:szCs w:val="22"/>
            <w:lang w:eastAsia="nb-NO"/>
          </w:rPr>
          <w:tab/>
        </w:r>
        <w:r w:rsidR="005B5066" w:rsidRPr="00DF7984">
          <w:rPr>
            <w:rStyle w:val="Hyperkobling"/>
            <w:noProof/>
          </w:rPr>
          <w:t>Fremdriftsplan</w:t>
        </w:r>
        <w:r w:rsidR="005B5066">
          <w:rPr>
            <w:noProof/>
            <w:webHidden/>
          </w:rPr>
          <w:tab/>
        </w:r>
        <w:r w:rsidR="005B5066">
          <w:rPr>
            <w:noProof/>
            <w:webHidden/>
          </w:rPr>
          <w:fldChar w:fldCharType="begin"/>
        </w:r>
        <w:r w:rsidR="005B5066">
          <w:rPr>
            <w:noProof/>
            <w:webHidden/>
          </w:rPr>
          <w:instrText xml:space="preserve"> PAGEREF _Toc522086854 \h </w:instrText>
        </w:r>
        <w:r w:rsidR="005B5066">
          <w:rPr>
            <w:noProof/>
            <w:webHidden/>
          </w:rPr>
        </w:r>
        <w:r w:rsidR="005B5066">
          <w:rPr>
            <w:noProof/>
            <w:webHidden/>
          </w:rPr>
          <w:fldChar w:fldCharType="separate"/>
        </w:r>
        <w:r w:rsidR="005B5066">
          <w:rPr>
            <w:noProof/>
            <w:webHidden/>
          </w:rPr>
          <w:t>6</w:t>
        </w:r>
        <w:r w:rsidR="005B5066">
          <w:rPr>
            <w:noProof/>
            <w:webHidden/>
          </w:rPr>
          <w:fldChar w:fldCharType="end"/>
        </w:r>
      </w:hyperlink>
    </w:p>
    <w:p w14:paraId="7841047B"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55" w:history="1">
        <w:r w:rsidR="005B5066" w:rsidRPr="00DF7984">
          <w:rPr>
            <w:rStyle w:val="Hyperkobling"/>
            <w:noProof/>
          </w:rPr>
          <w:t>2.4.2</w:t>
        </w:r>
        <w:r w:rsidR="005B5066">
          <w:rPr>
            <w:rFonts w:eastAsiaTheme="minorEastAsia"/>
            <w:smallCaps w:val="0"/>
            <w:noProof/>
            <w:sz w:val="22"/>
            <w:szCs w:val="22"/>
            <w:lang w:eastAsia="nb-NO"/>
          </w:rPr>
          <w:tab/>
        </w:r>
        <w:r w:rsidR="005B5066" w:rsidRPr="00DF7984">
          <w:rPr>
            <w:rStyle w:val="Hyperkobling"/>
            <w:noProof/>
          </w:rPr>
          <w:t>Tilbyderkonferanse</w:t>
        </w:r>
        <w:r w:rsidR="005B5066">
          <w:rPr>
            <w:noProof/>
            <w:webHidden/>
          </w:rPr>
          <w:tab/>
        </w:r>
        <w:r w:rsidR="005B5066">
          <w:rPr>
            <w:noProof/>
            <w:webHidden/>
          </w:rPr>
          <w:fldChar w:fldCharType="begin"/>
        </w:r>
        <w:r w:rsidR="005B5066">
          <w:rPr>
            <w:noProof/>
            <w:webHidden/>
          </w:rPr>
          <w:instrText xml:space="preserve"> PAGEREF _Toc522086855 \h </w:instrText>
        </w:r>
        <w:r w:rsidR="005B5066">
          <w:rPr>
            <w:noProof/>
            <w:webHidden/>
          </w:rPr>
        </w:r>
        <w:r w:rsidR="005B5066">
          <w:rPr>
            <w:noProof/>
            <w:webHidden/>
          </w:rPr>
          <w:fldChar w:fldCharType="separate"/>
        </w:r>
        <w:r w:rsidR="005B5066">
          <w:rPr>
            <w:noProof/>
            <w:webHidden/>
          </w:rPr>
          <w:t>7</w:t>
        </w:r>
        <w:r w:rsidR="005B5066">
          <w:rPr>
            <w:noProof/>
            <w:webHidden/>
          </w:rPr>
          <w:fldChar w:fldCharType="end"/>
        </w:r>
      </w:hyperlink>
    </w:p>
    <w:p w14:paraId="7155E5F5"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56" w:history="1">
        <w:r w:rsidR="005B5066" w:rsidRPr="00DF7984">
          <w:rPr>
            <w:rStyle w:val="Hyperkobling"/>
            <w:noProof/>
          </w:rPr>
          <w:t>2.5</w:t>
        </w:r>
        <w:r w:rsidR="005B5066">
          <w:rPr>
            <w:rFonts w:eastAsiaTheme="minorEastAsia"/>
            <w:smallCaps w:val="0"/>
            <w:noProof/>
            <w:sz w:val="22"/>
            <w:szCs w:val="22"/>
            <w:lang w:eastAsia="nb-NO"/>
          </w:rPr>
          <w:tab/>
        </w:r>
        <w:r w:rsidR="005B5066" w:rsidRPr="00DF7984">
          <w:rPr>
            <w:rStyle w:val="Hyperkobling"/>
            <w:noProof/>
          </w:rPr>
          <w:t>Rettelse, supplering og/eller endring av konkurransegrunnlaget</w:t>
        </w:r>
        <w:r w:rsidR="005B5066">
          <w:rPr>
            <w:noProof/>
            <w:webHidden/>
          </w:rPr>
          <w:tab/>
        </w:r>
        <w:r w:rsidR="005B5066">
          <w:rPr>
            <w:noProof/>
            <w:webHidden/>
          </w:rPr>
          <w:fldChar w:fldCharType="begin"/>
        </w:r>
        <w:r w:rsidR="005B5066">
          <w:rPr>
            <w:noProof/>
            <w:webHidden/>
          </w:rPr>
          <w:instrText xml:space="preserve"> PAGEREF _Toc522086856 \h </w:instrText>
        </w:r>
        <w:r w:rsidR="005B5066">
          <w:rPr>
            <w:noProof/>
            <w:webHidden/>
          </w:rPr>
        </w:r>
        <w:r w:rsidR="005B5066">
          <w:rPr>
            <w:noProof/>
            <w:webHidden/>
          </w:rPr>
          <w:fldChar w:fldCharType="separate"/>
        </w:r>
        <w:r w:rsidR="005B5066">
          <w:rPr>
            <w:noProof/>
            <w:webHidden/>
          </w:rPr>
          <w:t>7</w:t>
        </w:r>
        <w:r w:rsidR="005B5066">
          <w:rPr>
            <w:noProof/>
            <w:webHidden/>
          </w:rPr>
          <w:fldChar w:fldCharType="end"/>
        </w:r>
      </w:hyperlink>
    </w:p>
    <w:p w14:paraId="0763CAD7" w14:textId="77777777" w:rsidR="005B5066" w:rsidRDefault="003C3370">
      <w:pPr>
        <w:pStyle w:val="INNH1"/>
        <w:tabs>
          <w:tab w:val="left" w:pos="440"/>
          <w:tab w:val="right" w:leader="dot" w:pos="9062"/>
        </w:tabs>
        <w:rPr>
          <w:rFonts w:eastAsiaTheme="minorEastAsia"/>
          <w:b w:val="0"/>
          <w:bCs w:val="0"/>
          <w:caps w:val="0"/>
          <w:noProof/>
          <w:sz w:val="22"/>
          <w:szCs w:val="22"/>
          <w:lang w:eastAsia="nb-NO"/>
        </w:rPr>
      </w:pPr>
      <w:hyperlink w:anchor="_Toc522086857" w:history="1">
        <w:r w:rsidR="005B5066" w:rsidRPr="00DF7984">
          <w:rPr>
            <w:rStyle w:val="Hyperkobling"/>
            <w:noProof/>
          </w:rPr>
          <w:t>3.</w:t>
        </w:r>
        <w:r w:rsidR="005B5066">
          <w:rPr>
            <w:rFonts w:eastAsiaTheme="minorEastAsia"/>
            <w:b w:val="0"/>
            <w:bCs w:val="0"/>
            <w:caps w:val="0"/>
            <w:noProof/>
            <w:sz w:val="22"/>
            <w:szCs w:val="22"/>
            <w:lang w:eastAsia="nb-NO"/>
          </w:rPr>
          <w:tab/>
        </w:r>
        <w:r w:rsidR="005B5066" w:rsidRPr="00DF7984">
          <w:rPr>
            <w:rStyle w:val="Hyperkobling"/>
            <w:noProof/>
          </w:rPr>
          <w:t>Administrative bestemmelser</w:t>
        </w:r>
        <w:r w:rsidR="005B5066">
          <w:rPr>
            <w:noProof/>
            <w:webHidden/>
          </w:rPr>
          <w:tab/>
        </w:r>
        <w:r w:rsidR="005B5066">
          <w:rPr>
            <w:noProof/>
            <w:webHidden/>
          </w:rPr>
          <w:fldChar w:fldCharType="begin"/>
        </w:r>
        <w:r w:rsidR="005B5066">
          <w:rPr>
            <w:noProof/>
            <w:webHidden/>
          </w:rPr>
          <w:instrText xml:space="preserve"> PAGEREF _Toc522086857 \h </w:instrText>
        </w:r>
        <w:r w:rsidR="005B5066">
          <w:rPr>
            <w:noProof/>
            <w:webHidden/>
          </w:rPr>
        </w:r>
        <w:r w:rsidR="005B5066">
          <w:rPr>
            <w:noProof/>
            <w:webHidden/>
          </w:rPr>
          <w:fldChar w:fldCharType="separate"/>
        </w:r>
        <w:r w:rsidR="005B5066">
          <w:rPr>
            <w:noProof/>
            <w:webHidden/>
          </w:rPr>
          <w:t>7</w:t>
        </w:r>
        <w:r w:rsidR="005B5066">
          <w:rPr>
            <w:noProof/>
            <w:webHidden/>
          </w:rPr>
          <w:fldChar w:fldCharType="end"/>
        </w:r>
      </w:hyperlink>
    </w:p>
    <w:p w14:paraId="1A693DB3"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58" w:history="1">
        <w:r w:rsidR="005B5066" w:rsidRPr="00DF7984">
          <w:rPr>
            <w:rStyle w:val="Hyperkobling"/>
            <w:noProof/>
          </w:rPr>
          <w:t>3.1</w:t>
        </w:r>
        <w:r w:rsidR="005B5066">
          <w:rPr>
            <w:rFonts w:eastAsiaTheme="minorEastAsia"/>
            <w:smallCaps w:val="0"/>
            <w:noProof/>
            <w:sz w:val="22"/>
            <w:szCs w:val="22"/>
            <w:lang w:eastAsia="nb-NO"/>
          </w:rPr>
          <w:tab/>
        </w:r>
        <w:r w:rsidR="005B5066" w:rsidRPr="00DF7984">
          <w:rPr>
            <w:rStyle w:val="Hyperkobling"/>
            <w:noProof/>
          </w:rPr>
          <w:t>Språk</w:t>
        </w:r>
        <w:r w:rsidR="005B5066">
          <w:rPr>
            <w:noProof/>
            <w:webHidden/>
          </w:rPr>
          <w:tab/>
        </w:r>
        <w:r w:rsidR="005B5066">
          <w:rPr>
            <w:noProof/>
            <w:webHidden/>
          </w:rPr>
          <w:fldChar w:fldCharType="begin"/>
        </w:r>
        <w:r w:rsidR="005B5066">
          <w:rPr>
            <w:noProof/>
            <w:webHidden/>
          </w:rPr>
          <w:instrText xml:space="preserve"> PAGEREF _Toc522086858 \h </w:instrText>
        </w:r>
        <w:r w:rsidR="005B5066">
          <w:rPr>
            <w:noProof/>
            <w:webHidden/>
          </w:rPr>
        </w:r>
        <w:r w:rsidR="005B5066">
          <w:rPr>
            <w:noProof/>
            <w:webHidden/>
          </w:rPr>
          <w:fldChar w:fldCharType="separate"/>
        </w:r>
        <w:r w:rsidR="005B5066">
          <w:rPr>
            <w:noProof/>
            <w:webHidden/>
          </w:rPr>
          <w:t>7</w:t>
        </w:r>
        <w:r w:rsidR="005B5066">
          <w:rPr>
            <w:noProof/>
            <w:webHidden/>
          </w:rPr>
          <w:fldChar w:fldCharType="end"/>
        </w:r>
      </w:hyperlink>
    </w:p>
    <w:p w14:paraId="5270BA38"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59" w:history="1">
        <w:r w:rsidR="005B5066" w:rsidRPr="00DF7984">
          <w:rPr>
            <w:rStyle w:val="Hyperkobling"/>
            <w:noProof/>
          </w:rPr>
          <w:t>3.2</w:t>
        </w:r>
        <w:r w:rsidR="005B5066">
          <w:rPr>
            <w:rFonts w:eastAsiaTheme="minorEastAsia"/>
            <w:smallCaps w:val="0"/>
            <w:noProof/>
            <w:sz w:val="22"/>
            <w:szCs w:val="22"/>
            <w:lang w:eastAsia="nb-NO"/>
          </w:rPr>
          <w:tab/>
        </w:r>
        <w:r w:rsidR="005B5066" w:rsidRPr="00DF7984">
          <w:rPr>
            <w:rStyle w:val="Hyperkobling"/>
            <w:noProof/>
          </w:rPr>
          <w:t>Sikkerhetsklarering og besøkstillatelser</w:t>
        </w:r>
        <w:r w:rsidR="005B5066">
          <w:rPr>
            <w:noProof/>
            <w:webHidden/>
          </w:rPr>
          <w:tab/>
        </w:r>
        <w:r w:rsidR="005B5066">
          <w:rPr>
            <w:noProof/>
            <w:webHidden/>
          </w:rPr>
          <w:fldChar w:fldCharType="begin"/>
        </w:r>
        <w:r w:rsidR="005B5066">
          <w:rPr>
            <w:noProof/>
            <w:webHidden/>
          </w:rPr>
          <w:instrText xml:space="preserve"> PAGEREF _Toc522086859 \h </w:instrText>
        </w:r>
        <w:r w:rsidR="005B5066">
          <w:rPr>
            <w:noProof/>
            <w:webHidden/>
          </w:rPr>
        </w:r>
        <w:r w:rsidR="005B5066">
          <w:rPr>
            <w:noProof/>
            <w:webHidden/>
          </w:rPr>
          <w:fldChar w:fldCharType="separate"/>
        </w:r>
        <w:r w:rsidR="005B5066">
          <w:rPr>
            <w:noProof/>
            <w:webHidden/>
          </w:rPr>
          <w:t>7</w:t>
        </w:r>
        <w:r w:rsidR="005B5066">
          <w:rPr>
            <w:noProof/>
            <w:webHidden/>
          </w:rPr>
          <w:fldChar w:fldCharType="end"/>
        </w:r>
      </w:hyperlink>
    </w:p>
    <w:p w14:paraId="49A4C70B"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60" w:history="1">
        <w:r w:rsidR="005B5066" w:rsidRPr="00DF7984">
          <w:rPr>
            <w:rStyle w:val="Hyperkobling"/>
            <w:noProof/>
          </w:rPr>
          <w:t>3.3</w:t>
        </w:r>
        <w:r w:rsidR="005B5066">
          <w:rPr>
            <w:rFonts w:eastAsiaTheme="minorEastAsia"/>
            <w:smallCaps w:val="0"/>
            <w:noProof/>
            <w:sz w:val="22"/>
            <w:szCs w:val="22"/>
            <w:lang w:eastAsia="nb-NO"/>
          </w:rPr>
          <w:tab/>
        </w:r>
        <w:r w:rsidR="005B5066" w:rsidRPr="00DF7984">
          <w:rPr>
            <w:rStyle w:val="Hyperkobling"/>
            <w:noProof/>
          </w:rPr>
          <w:t>Offentlighet og taushetsplikt</w:t>
        </w:r>
        <w:r w:rsidR="005B5066">
          <w:rPr>
            <w:noProof/>
            <w:webHidden/>
          </w:rPr>
          <w:tab/>
        </w:r>
        <w:r w:rsidR="005B5066">
          <w:rPr>
            <w:noProof/>
            <w:webHidden/>
          </w:rPr>
          <w:fldChar w:fldCharType="begin"/>
        </w:r>
        <w:r w:rsidR="005B5066">
          <w:rPr>
            <w:noProof/>
            <w:webHidden/>
          </w:rPr>
          <w:instrText xml:space="preserve"> PAGEREF _Toc522086860 \h </w:instrText>
        </w:r>
        <w:r w:rsidR="005B5066">
          <w:rPr>
            <w:noProof/>
            <w:webHidden/>
          </w:rPr>
        </w:r>
        <w:r w:rsidR="005B5066">
          <w:rPr>
            <w:noProof/>
            <w:webHidden/>
          </w:rPr>
          <w:fldChar w:fldCharType="separate"/>
        </w:r>
        <w:r w:rsidR="005B5066">
          <w:rPr>
            <w:noProof/>
            <w:webHidden/>
          </w:rPr>
          <w:t>7</w:t>
        </w:r>
        <w:r w:rsidR="005B5066">
          <w:rPr>
            <w:noProof/>
            <w:webHidden/>
          </w:rPr>
          <w:fldChar w:fldCharType="end"/>
        </w:r>
      </w:hyperlink>
    </w:p>
    <w:p w14:paraId="5174BC86"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61" w:history="1">
        <w:r w:rsidR="005B5066" w:rsidRPr="00DF7984">
          <w:rPr>
            <w:rStyle w:val="Hyperkobling"/>
            <w:noProof/>
          </w:rPr>
          <w:t>3.4</w:t>
        </w:r>
        <w:r w:rsidR="005B5066">
          <w:rPr>
            <w:rFonts w:eastAsiaTheme="minorEastAsia"/>
            <w:smallCaps w:val="0"/>
            <w:noProof/>
            <w:sz w:val="22"/>
            <w:szCs w:val="22"/>
            <w:lang w:eastAsia="nb-NO"/>
          </w:rPr>
          <w:tab/>
        </w:r>
        <w:r w:rsidR="005B5066" w:rsidRPr="00DF7984">
          <w:rPr>
            <w:rStyle w:val="Hyperkobling"/>
            <w:noProof/>
          </w:rPr>
          <w:t xml:space="preserve">Etiske retningslinjer og </w:t>
        </w:r>
        <w:r w:rsidR="005B5066" w:rsidRPr="00DF7984">
          <w:rPr>
            <w:rStyle w:val="Hyperkobling"/>
            <w:rFonts w:eastAsia="Times New Roman"/>
            <w:noProof/>
          </w:rPr>
          <w:t>generelle krav til saksbehandlingen</w:t>
        </w:r>
        <w:r w:rsidR="005B5066">
          <w:rPr>
            <w:noProof/>
            <w:webHidden/>
          </w:rPr>
          <w:tab/>
        </w:r>
        <w:r w:rsidR="005B5066">
          <w:rPr>
            <w:noProof/>
            <w:webHidden/>
          </w:rPr>
          <w:fldChar w:fldCharType="begin"/>
        </w:r>
        <w:r w:rsidR="005B5066">
          <w:rPr>
            <w:noProof/>
            <w:webHidden/>
          </w:rPr>
          <w:instrText xml:space="preserve"> PAGEREF _Toc522086861 \h </w:instrText>
        </w:r>
        <w:r w:rsidR="005B5066">
          <w:rPr>
            <w:noProof/>
            <w:webHidden/>
          </w:rPr>
        </w:r>
        <w:r w:rsidR="005B5066">
          <w:rPr>
            <w:noProof/>
            <w:webHidden/>
          </w:rPr>
          <w:fldChar w:fldCharType="separate"/>
        </w:r>
        <w:r w:rsidR="005B5066">
          <w:rPr>
            <w:noProof/>
            <w:webHidden/>
          </w:rPr>
          <w:t>7</w:t>
        </w:r>
        <w:r w:rsidR="005B5066">
          <w:rPr>
            <w:noProof/>
            <w:webHidden/>
          </w:rPr>
          <w:fldChar w:fldCharType="end"/>
        </w:r>
      </w:hyperlink>
    </w:p>
    <w:p w14:paraId="06713E1E"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62" w:history="1">
        <w:r w:rsidR="005B5066" w:rsidRPr="00DF7984">
          <w:rPr>
            <w:rStyle w:val="Hyperkobling"/>
            <w:noProof/>
          </w:rPr>
          <w:t>3.5</w:t>
        </w:r>
        <w:r w:rsidR="005B5066">
          <w:rPr>
            <w:rFonts w:eastAsiaTheme="minorEastAsia"/>
            <w:smallCaps w:val="0"/>
            <w:noProof/>
            <w:sz w:val="22"/>
            <w:szCs w:val="22"/>
            <w:lang w:eastAsia="nb-NO"/>
          </w:rPr>
          <w:tab/>
        </w:r>
        <w:r w:rsidR="005B5066" w:rsidRPr="00DF7984">
          <w:rPr>
            <w:rStyle w:val="Hyperkobling"/>
            <w:noProof/>
          </w:rPr>
          <w:t>Leverandørens deltakelseskostnader</w:t>
        </w:r>
        <w:r w:rsidR="005B5066">
          <w:rPr>
            <w:noProof/>
            <w:webHidden/>
          </w:rPr>
          <w:tab/>
        </w:r>
        <w:r w:rsidR="005B5066">
          <w:rPr>
            <w:noProof/>
            <w:webHidden/>
          </w:rPr>
          <w:fldChar w:fldCharType="begin"/>
        </w:r>
        <w:r w:rsidR="005B5066">
          <w:rPr>
            <w:noProof/>
            <w:webHidden/>
          </w:rPr>
          <w:instrText xml:space="preserve"> PAGEREF _Toc522086862 \h </w:instrText>
        </w:r>
        <w:r w:rsidR="005B5066">
          <w:rPr>
            <w:noProof/>
            <w:webHidden/>
          </w:rPr>
        </w:r>
        <w:r w:rsidR="005B5066">
          <w:rPr>
            <w:noProof/>
            <w:webHidden/>
          </w:rPr>
          <w:fldChar w:fldCharType="separate"/>
        </w:r>
        <w:r w:rsidR="005B5066">
          <w:rPr>
            <w:noProof/>
            <w:webHidden/>
          </w:rPr>
          <w:t>7</w:t>
        </w:r>
        <w:r w:rsidR="005B5066">
          <w:rPr>
            <w:noProof/>
            <w:webHidden/>
          </w:rPr>
          <w:fldChar w:fldCharType="end"/>
        </w:r>
      </w:hyperlink>
    </w:p>
    <w:p w14:paraId="4168CBC8" w14:textId="77777777" w:rsidR="005B5066" w:rsidRDefault="003C3370">
      <w:pPr>
        <w:pStyle w:val="INNH1"/>
        <w:tabs>
          <w:tab w:val="left" w:pos="440"/>
          <w:tab w:val="right" w:leader="dot" w:pos="9062"/>
        </w:tabs>
        <w:rPr>
          <w:rFonts w:eastAsiaTheme="minorEastAsia"/>
          <w:b w:val="0"/>
          <w:bCs w:val="0"/>
          <w:caps w:val="0"/>
          <w:noProof/>
          <w:sz w:val="22"/>
          <w:szCs w:val="22"/>
          <w:lang w:eastAsia="nb-NO"/>
        </w:rPr>
      </w:pPr>
      <w:hyperlink w:anchor="_Toc522086863" w:history="1">
        <w:r w:rsidR="005B5066" w:rsidRPr="00DF7984">
          <w:rPr>
            <w:rStyle w:val="Hyperkobling"/>
            <w:noProof/>
          </w:rPr>
          <w:t>4.</w:t>
        </w:r>
        <w:r w:rsidR="005B5066">
          <w:rPr>
            <w:rFonts w:eastAsiaTheme="minorEastAsia"/>
            <w:b w:val="0"/>
            <w:bCs w:val="0"/>
            <w:caps w:val="0"/>
            <w:noProof/>
            <w:sz w:val="22"/>
            <w:szCs w:val="22"/>
            <w:lang w:eastAsia="nb-NO"/>
          </w:rPr>
          <w:tab/>
        </w:r>
        <w:r w:rsidR="005B5066" w:rsidRPr="00DF7984">
          <w:rPr>
            <w:rStyle w:val="Hyperkobling"/>
            <w:noProof/>
          </w:rPr>
          <w:t>Det elektroniske europeiske egenerklæringsskjemaet (ESPD)</w:t>
        </w:r>
        <w:r w:rsidR="005B5066">
          <w:rPr>
            <w:noProof/>
            <w:webHidden/>
          </w:rPr>
          <w:tab/>
        </w:r>
        <w:r w:rsidR="005B5066">
          <w:rPr>
            <w:noProof/>
            <w:webHidden/>
          </w:rPr>
          <w:fldChar w:fldCharType="begin"/>
        </w:r>
        <w:r w:rsidR="005B5066">
          <w:rPr>
            <w:noProof/>
            <w:webHidden/>
          </w:rPr>
          <w:instrText xml:space="preserve"> PAGEREF _Toc522086863 \h </w:instrText>
        </w:r>
        <w:r w:rsidR="005B5066">
          <w:rPr>
            <w:noProof/>
            <w:webHidden/>
          </w:rPr>
        </w:r>
        <w:r w:rsidR="005B5066">
          <w:rPr>
            <w:noProof/>
            <w:webHidden/>
          </w:rPr>
          <w:fldChar w:fldCharType="separate"/>
        </w:r>
        <w:r w:rsidR="005B5066">
          <w:rPr>
            <w:noProof/>
            <w:webHidden/>
          </w:rPr>
          <w:t>8</w:t>
        </w:r>
        <w:r w:rsidR="005B5066">
          <w:rPr>
            <w:noProof/>
            <w:webHidden/>
          </w:rPr>
          <w:fldChar w:fldCharType="end"/>
        </w:r>
      </w:hyperlink>
    </w:p>
    <w:p w14:paraId="6C5E8B0D"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64" w:history="1">
        <w:r w:rsidR="005B5066" w:rsidRPr="00DF7984">
          <w:rPr>
            <w:rStyle w:val="Hyperkobling"/>
            <w:noProof/>
          </w:rPr>
          <w:t>4.1</w:t>
        </w:r>
        <w:r w:rsidR="005B5066">
          <w:rPr>
            <w:rFonts w:eastAsiaTheme="minorEastAsia"/>
            <w:smallCaps w:val="0"/>
            <w:noProof/>
            <w:sz w:val="22"/>
            <w:szCs w:val="22"/>
            <w:lang w:eastAsia="nb-NO"/>
          </w:rPr>
          <w:tab/>
        </w:r>
        <w:r w:rsidR="005B5066" w:rsidRPr="00DF7984">
          <w:rPr>
            <w:rStyle w:val="Hyperkobling"/>
            <w:noProof/>
          </w:rPr>
          <w:t>Generelt om ESPD</w:t>
        </w:r>
        <w:r w:rsidR="005B5066">
          <w:rPr>
            <w:noProof/>
            <w:webHidden/>
          </w:rPr>
          <w:tab/>
        </w:r>
        <w:r w:rsidR="005B5066">
          <w:rPr>
            <w:noProof/>
            <w:webHidden/>
          </w:rPr>
          <w:fldChar w:fldCharType="begin"/>
        </w:r>
        <w:r w:rsidR="005B5066">
          <w:rPr>
            <w:noProof/>
            <w:webHidden/>
          </w:rPr>
          <w:instrText xml:space="preserve"> PAGEREF _Toc522086864 \h </w:instrText>
        </w:r>
        <w:r w:rsidR="005B5066">
          <w:rPr>
            <w:noProof/>
            <w:webHidden/>
          </w:rPr>
        </w:r>
        <w:r w:rsidR="005B5066">
          <w:rPr>
            <w:noProof/>
            <w:webHidden/>
          </w:rPr>
          <w:fldChar w:fldCharType="separate"/>
        </w:r>
        <w:r w:rsidR="005B5066">
          <w:rPr>
            <w:noProof/>
            <w:webHidden/>
          </w:rPr>
          <w:t>8</w:t>
        </w:r>
        <w:r w:rsidR="005B5066">
          <w:rPr>
            <w:noProof/>
            <w:webHidden/>
          </w:rPr>
          <w:fldChar w:fldCharType="end"/>
        </w:r>
      </w:hyperlink>
    </w:p>
    <w:p w14:paraId="020951EF"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65" w:history="1">
        <w:r w:rsidR="005B5066" w:rsidRPr="00DF7984">
          <w:rPr>
            <w:rStyle w:val="Hyperkobling"/>
            <w:noProof/>
          </w:rPr>
          <w:t>4.2</w:t>
        </w:r>
        <w:r w:rsidR="005B5066">
          <w:rPr>
            <w:rFonts w:eastAsiaTheme="minorEastAsia"/>
            <w:smallCaps w:val="0"/>
            <w:noProof/>
            <w:sz w:val="22"/>
            <w:szCs w:val="22"/>
            <w:lang w:eastAsia="nb-NO"/>
          </w:rPr>
          <w:tab/>
        </w:r>
        <w:r w:rsidR="005B5066" w:rsidRPr="00DF7984">
          <w:rPr>
            <w:rStyle w:val="Hyperkobling"/>
            <w:noProof/>
          </w:rPr>
          <w:t>Nasjonale avvisningsgrunner</w:t>
        </w:r>
        <w:r w:rsidR="005B5066">
          <w:rPr>
            <w:noProof/>
            <w:webHidden/>
          </w:rPr>
          <w:tab/>
        </w:r>
        <w:r w:rsidR="005B5066">
          <w:rPr>
            <w:noProof/>
            <w:webHidden/>
          </w:rPr>
          <w:fldChar w:fldCharType="begin"/>
        </w:r>
        <w:r w:rsidR="005B5066">
          <w:rPr>
            <w:noProof/>
            <w:webHidden/>
          </w:rPr>
          <w:instrText xml:space="preserve"> PAGEREF _Toc522086865 \h </w:instrText>
        </w:r>
        <w:r w:rsidR="005B5066">
          <w:rPr>
            <w:noProof/>
            <w:webHidden/>
          </w:rPr>
        </w:r>
        <w:r w:rsidR="005B5066">
          <w:rPr>
            <w:noProof/>
            <w:webHidden/>
          </w:rPr>
          <w:fldChar w:fldCharType="separate"/>
        </w:r>
        <w:r w:rsidR="005B5066">
          <w:rPr>
            <w:noProof/>
            <w:webHidden/>
          </w:rPr>
          <w:t>8</w:t>
        </w:r>
        <w:r w:rsidR="005B5066">
          <w:rPr>
            <w:noProof/>
            <w:webHidden/>
          </w:rPr>
          <w:fldChar w:fldCharType="end"/>
        </w:r>
      </w:hyperlink>
    </w:p>
    <w:p w14:paraId="3A98F9FE" w14:textId="77777777" w:rsidR="005B5066" w:rsidRDefault="003C3370">
      <w:pPr>
        <w:pStyle w:val="INNH1"/>
        <w:tabs>
          <w:tab w:val="left" w:pos="440"/>
          <w:tab w:val="right" w:leader="dot" w:pos="9062"/>
        </w:tabs>
        <w:rPr>
          <w:rFonts w:eastAsiaTheme="minorEastAsia"/>
          <w:b w:val="0"/>
          <w:bCs w:val="0"/>
          <w:caps w:val="0"/>
          <w:noProof/>
          <w:sz w:val="22"/>
          <w:szCs w:val="22"/>
          <w:lang w:eastAsia="nb-NO"/>
        </w:rPr>
      </w:pPr>
      <w:hyperlink w:anchor="_Toc522086866" w:history="1">
        <w:r w:rsidR="005B5066" w:rsidRPr="00DF7984">
          <w:rPr>
            <w:rStyle w:val="Hyperkobling"/>
            <w:noProof/>
          </w:rPr>
          <w:t>5.</w:t>
        </w:r>
        <w:r w:rsidR="005B5066">
          <w:rPr>
            <w:rFonts w:eastAsiaTheme="minorEastAsia"/>
            <w:b w:val="0"/>
            <w:bCs w:val="0"/>
            <w:caps w:val="0"/>
            <w:noProof/>
            <w:sz w:val="22"/>
            <w:szCs w:val="22"/>
            <w:lang w:eastAsia="nb-NO"/>
          </w:rPr>
          <w:tab/>
        </w:r>
        <w:r w:rsidR="005B5066" w:rsidRPr="00DF7984">
          <w:rPr>
            <w:rStyle w:val="Hyperkobling"/>
            <w:noProof/>
          </w:rPr>
          <w:t>Kvalifikasjonskrav</w:t>
        </w:r>
        <w:r w:rsidR="005B5066">
          <w:rPr>
            <w:noProof/>
            <w:webHidden/>
          </w:rPr>
          <w:tab/>
        </w:r>
        <w:r w:rsidR="005B5066">
          <w:rPr>
            <w:noProof/>
            <w:webHidden/>
          </w:rPr>
          <w:fldChar w:fldCharType="begin"/>
        </w:r>
        <w:r w:rsidR="005B5066">
          <w:rPr>
            <w:noProof/>
            <w:webHidden/>
          </w:rPr>
          <w:instrText xml:space="preserve"> PAGEREF _Toc522086866 \h </w:instrText>
        </w:r>
        <w:r w:rsidR="005B5066">
          <w:rPr>
            <w:noProof/>
            <w:webHidden/>
          </w:rPr>
        </w:r>
        <w:r w:rsidR="005B5066">
          <w:rPr>
            <w:noProof/>
            <w:webHidden/>
          </w:rPr>
          <w:fldChar w:fldCharType="separate"/>
        </w:r>
        <w:r w:rsidR="005B5066">
          <w:rPr>
            <w:noProof/>
            <w:webHidden/>
          </w:rPr>
          <w:t>9</w:t>
        </w:r>
        <w:r w:rsidR="005B5066">
          <w:rPr>
            <w:noProof/>
            <w:webHidden/>
          </w:rPr>
          <w:fldChar w:fldCharType="end"/>
        </w:r>
      </w:hyperlink>
    </w:p>
    <w:p w14:paraId="19BB59A6"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67" w:history="1">
        <w:r w:rsidR="005B5066" w:rsidRPr="00DF7984">
          <w:rPr>
            <w:rStyle w:val="Hyperkobling"/>
            <w:noProof/>
          </w:rPr>
          <w:t>5.1</w:t>
        </w:r>
        <w:r w:rsidR="005B5066">
          <w:rPr>
            <w:rFonts w:eastAsiaTheme="minorEastAsia"/>
            <w:smallCaps w:val="0"/>
            <w:noProof/>
            <w:sz w:val="22"/>
            <w:szCs w:val="22"/>
            <w:lang w:eastAsia="nb-NO"/>
          </w:rPr>
          <w:tab/>
        </w:r>
        <w:r w:rsidR="005B5066" w:rsidRPr="00DF7984">
          <w:rPr>
            <w:rStyle w:val="Hyperkobling"/>
            <w:rFonts w:ascii="Times New Roman" w:hAnsi="Times New Roman" w:cs="Times New Roman"/>
            <w:noProof/>
          </w:rPr>
          <w:t>Krav til leverandørenes registrering, autorisasjon mv</w:t>
        </w:r>
        <w:r w:rsidR="005B5066">
          <w:rPr>
            <w:noProof/>
            <w:webHidden/>
          </w:rPr>
          <w:tab/>
        </w:r>
        <w:r w:rsidR="005B5066">
          <w:rPr>
            <w:noProof/>
            <w:webHidden/>
          </w:rPr>
          <w:fldChar w:fldCharType="begin"/>
        </w:r>
        <w:r w:rsidR="005B5066">
          <w:rPr>
            <w:noProof/>
            <w:webHidden/>
          </w:rPr>
          <w:instrText xml:space="preserve"> PAGEREF _Toc522086867 \h </w:instrText>
        </w:r>
        <w:r w:rsidR="005B5066">
          <w:rPr>
            <w:noProof/>
            <w:webHidden/>
          </w:rPr>
        </w:r>
        <w:r w:rsidR="005B5066">
          <w:rPr>
            <w:noProof/>
            <w:webHidden/>
          </w:rPr>
          <w:fldChar w:fldCharType="separate"/>
        </w:r>
        <w:r w:rsidR="005B5066">
          <w:rPr>
            <w:noProof/>
            <w:webHidden/>
          </w:rPr>
          <w:t>9</w:t>
        </w:r>
        <w:r w:rsidR="005B5066">
          <w:rPr>
            <w:noProof/>
            <w:webHidden/>
          </w:rPr>
          <w:fldChar w:fldCharType="end"/>
        </w:r>
      </w:hyperlink>
    </w:p>
    <w:p w14:paraId="436AEDA7"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68" w:history="1">
        <w:r w:rsidR="005B5066" w:rsidRPr="00DF7984">
          <w:rPr>
            <w:rStyle w:val="Hyperkobling"/>
            <w:noProof/>
          </w:rPr>
          <w:t>5.2</w:t>
        </w:r>
        <w:r w:rsidR="005B5066">
          <w:rPr>
            <w:rFonts w:eastAsiaTheme="minorEastAsia"/>
            <w:smallCaps w:val="0"/>
            <w:noProof/>
            <w:sz w:val="22"/>
            <w:szCs w:val="22"/>
            <w:lang w:eastAsia="nb-NO"/>
          </w:rPr>
          <w:tab/>
        </w:r>
        <w:r w:rsidR="005B5066" w:rsidRPr="00DF7984">
          <w:rPr>
            <w:rStyle w:val="Hyperkobling"/>
            <w:noProof/>
          </w:rPr>
          <w:t>Krav til leverandørenes tekniske og faglige kvalifikasjoner</w:t>
        </w:r>
        <w:r w:rsidR="005B5066">
          <w:rPr>
            <w:noProof/>
            <w:webHidden/>
          </w:rPr>
          <w:tab/>
        </w:r>
        <w:r w:rsidR="005B5066">
          <w:rPr>
            <w:noProof/>
            <w:webHidden/>
          </w:rPr>
          <w:fldChar w:fldCharType="begin"/>
        </w:r>
        <w:r w:rsidR="005B5066">
          <w:rPr>
            <w:noProof/>
            <w:webHidden/>
          </w:rPr>
          <w:instrText xml:space="preserve"> PAGEREF _Toc522086868 \h </w:instrText>
        </w:r>
        <w:r w:rsidR="005B5066">
          <w:rPr>
            <w:noProof/>
            <w:webHidden/>
          </w:rPr>
        </w:r>
        <w:r w:rsidR="005B5066">
          <w:rPr>
            <w:noProof/>
            <w:webHidden/>
          </w:rPr>
          <w:fldChar w:fldCharType="separate"/>
        </w:r>
        <w:r w:rsidR="005B5066">
          <w:rPr>
            <w:noProof/>
            <w:webHidden/>
          </w:rPr>
          <w:t>9</w:t>
        </w:r>
        <w:r w:rsidR="005B5066">
          <w:rPr>
            <w:noProof/>
            <w:webHidden/>
          </w:rPr>
          <w:fldChar w:fldCharType="end"/>
        </w:r>
      </w:hyperlink>
    </w:p>
    <w:p w14:paraId="782BE9EB"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69" w:history="1">
        <w:r w:rsidR="005B5066" w:rsidRPr="00DF7984">
          <w:rPr>
            <w:rStyle w:val="Hyperkobling"/>
            <w:noProof/>
          </w:rPr>
          <w:t>5.3</w:t>
        </w:r>
        <w:r w:rsidR="005B5066">
          <w:rPr>
            <w:rFonts w:eastAsiaTheme="minorEastAsia"/>
            <w:smallCaps w:val="0"/>
            <w:noProof/>
            <w:sz w:val="22"/>
            <w:szCs w:val="22"/>
            <w:lang w:eastAsia="nb-NO"/>
          </w:rPr>
          <w:tab/>
        </w:r>
        <w:r w:rsidR="005B5066" w:rsidRPr="00DF7984">
          <w:rPr>
            <w:rStyle w:val="Hyperkobling"/>
            <w:noProof/>
          </w:rPr>
          <w:t>Oppfyllelse av kvalifikasjonskrav ved bruk av andre virksomheter</w:t>
        </w:r>
        <w:r w:rsidR="005B5066">
          <w:rPr>
            <w:noProof/>
            <w:webHidden/>
          </w:rPr>
          <w:tab/>
        </w:r>
        <w:r w:rsidR="005B5066">
          <w:rPr>
            <w:noProof/>
            <w:webHidden/>
          </w:rPr>
          <w:fldChar w:fldCharType="begin"/>
        </w:r>
        <w:r w:rsidR="005B5066">
          <w:rPr>
            <w:noProof/>
            <w:webHidden/>
          </w:rPr>
          <w:instrText xml:space="preserve"> PAGEREF _Toc522086869 \h </w:instrText>
        </w:r>
        <w:r w:rsidR="005B5066">
          <w:rPr>
            <w:noProof/>
            <w:webHidden/>
          </w:rPr>
        </w:r>
        <w:r w:rsidR="005B5066">
          <w:rPr>
            <w:noProof/>
            <w:webHidden/>
          </w:rPr>
          <w:fldChar w:fldCharType="separate"/>
        </w:r>
        <w:r w:rsidR="005B5066">
          <w:rPr>
            <w:noProof/>
            <w:webHidden/>
          </w:rPr>
          <w:t>9</w:t>
        </w:r>
        <w:r w:rsidR="005B5066">
          <w:rPr>
            <w:noProof/>
            <w:webHidden/>
          </w:rPr>
          <w:fldChar w:fldCharType="end"/>
        </w:r>
      </w:hyperlink>
    </w:p>
    <w:p w14:paraId="47B9DCCC"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70" w:history="1">
        <w:r w:rsidR="005B5066" w:rsidRPr="00DF7984">
          <w:rPr>
            <w:rStyle w:val="Hyperkobling"/>
            <w:noProof/>
          </w:rPr>
          <w:t>5.4</w:t>
        </w:r>
        <w:r w:rsidR="005B5066">
          <w:rPr>
            <w:rFonts w:eastAsiaTheme="minorEastAsia"/>
            <w:smallCaps w:val="0"/>
            <w:noProof/>
            <w:sz w:val="22"/>
            <w:szCs w:val="22"/>
            <w:lang w:eastAsia="nb-NO"/>
          </w:rPr>
          <w:tab/>
        </w:r>
        <w:r w:rsidR="005B5066" w:rsidRPr="00DF7984">
          <w:rPr>
            <w:rStyle w:val="Hyperkobling"/>
            <w:noProof/>
          </w:rPr>
          <w:t>Avvisning på grunn av forhold ved Leverandøren</w:t>
        </w:r>
        <w:r w:rsidR="005B5066">
          <w:rPr>
            <w:noProof/>
            <w:webHidden/>
          </w:rPr>
          <w:tab/>
        </w:r>
        <w:r w:rsidR="005B5066">
          <w:rPr>
            <w:noProof/>
            <w:webHidden/>
          </w:rPr>
          <w:fldChar w:fldCharType="begin"/>
        </w:r>
        <w:r w:rsidR="005B5066">
          <w:rPr>
            <w:noProof/>
            <w:webHidden/>
          </w:rPr>
          <w:instrText xml:space="preserve"> PAGEREF _Toc522086870 \h </w:instrText>
        </w:r>
        <w:r w:rsidR="005B5066">
          <w:rPr>
            <w:noProof/>
            <w:webHidden/>
          </w:rPr>
        </w:r>
        <w:r w:rsidR="005B5066">
          <w:rPr>
            <w:noProof/>
            <w:webHidden/>
          </w:rPr>
          <w:fldChar w:fldCharType="separate"/>
        </w:r>
        <w:r w:rsidR="005B5066">
          <w:rPr>
            <w:noProof/>
            <w:webHidden/>
          </w:rPr>
          <w:t>9</w:t>
        </w:r>
        <w:r w:rsidR="005B5066">
          <w:rPr>
            <w:noProof/>
            <w:webHidden/>
          </w:rPr>
          <w:fldChar w:fldCharType="end"/>
        </w:r>
      </w:hyperlink>
    </w:p>
    <w:p w14:paraId="405864B0" w14:textId="77777777" w:rsidR="005B5066" w:rsidRDefault="003C3370">
      <w:pPr>
        <w:pStyle w:val="INNH1"/>
        <w:tabs>
          <w:tab w:val="left" w:pos="440"/>
          <w:tab w:val="right" w:leader="dot" w:pos="9062"/>
        </w:tabs>
        <w:rPr>
          <w:rFonts w:eastAsiaTheme="minorEastAsia"/>
          <w:b w:val="0"/>
          <w:bCs w:val="0"/>
          <w:caps w:val="0"/>
          <w:noProof/>
          <w:sz w:val="22"/>
          <w:szCs w:val="22"/>
          <w:lang w:eastAsia="nb-NO"/>
        </w:rPr>
      </w:pPr>
      <w:hyperlink w:anchor="_Toc522086871" w:history="1">
        <w:r w:rsidR="005B5066" w:rsidRPr="00DF7984">
          <w:rPr>
            <w:rStyle w:val="Hyperkobling"/>
            <w:noProof/>
          </w:rPr>
          <w:t>6.</w:t>
        </w:r>
        <w:r w:rsidR="005B5066">
          <w:rPr>
            <w:rFonts w:eastAsiaTheme="minorEastAsia"/>
            <w:b w:val="0"/>
            <w:bCs w:val="0"/>
            <w:caps w:val="0"/>
            <w:noProof/>
            <w:sz w:val="22"/>
            <w:szCs w:val="22"/>
            <w:lang w:eastAsia="nb-NO"/>
          </w:rPr>
          <w:tab/>
        </w:r>
        <w:r w:rsidR="005B5066" w:rsidRPr="00DF7984">
          <w:rPr>
            <w:rStyle w:val="Hyperkobling"/>
            <w:noProof/>
          </w:rPr>
          <w:t>Tilbudsdel</w:t>
        </w:r>
        <w:r w:rsidR="005B5066">
          <w:rPr>
            <w:noProof/>
            <w:webHidden/>
          </w:rPr>
          <w:tab/>
        </w:r>
        <w:r w:rsidR="005B5066">
          <w:rPr>
            <w:noProof/>
            <w:webHidden/>
          </w:rPr>
          <w:fldChar w:fldCharType="begin"/>
        </w:r>
        <w:r w:rsidR="005B5066">
          <w:rPr>
            <w:noProof/>
            <w:webHidden/>
          </w:rPr>
          <w:instrText xml:space="preserve"> PAGEREF _Toc522086871 \h </w:instrText>
        </w:r>
        <w:r w:rsidR="005B5066">
          <w:rPr>
            <w:noProof/>
            <w:webHidden/>
          </w:rPr>
        </w:r>
        <w:r w:rsidR="005B5066">
          <w:rPr>
            <w:noProof/>
            <w:webHidden/>
          </w:rPr>
          <w:fldChar w:fldCharType="separate"/>
        </w:r>
        <w:r w:rsidR="005B5066">
          <w:rPr>
            <w:noProof/>
            <w:webHidden/>
          </w:rPr>
          <w:t>10</w:t>
        </w:r>
        <w:r w:rsidR="005B5066">
          <w:rPr>
            <w:noProof/>
            <w:webHidden/>
          </w:rPr>
          <w:fldChar w:fldCharType="end"/>
        </w:r>
      </w:hyperlink>
    </w:p>
    <w:p w14:paraId="1A1B80F7"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72" w:history="1">
        <w:r w:rsidR="005B5066" w:rsidRPr="00DF7984">
          <w:rPr>
            <w:rStyle w:val="Hyperkobling"/>
            <w:noProof/>
          </w:rPr>
          <w:t>6.1</w:t>
        </w:r>
        <w:r w:rsidR="005B5066">
          <w:rPr>
            <w:rFonts w:eastAsiaTheme="minorEastAsia"/>
            <w:smallCaps w:val="0"/>
            <w:noProof/>
            <w:sz w:val="22"/>
            <w:szCs w:val="22"/>
            <w:lang w:eastAsia="nb-NO"/>
          </w:rPr>
          <w:tab/>
        </w:r>
        <w:r w:rsidR="005B5066" w:rsidRPr="00DF7984">
          <w:rPr>
            <w:rStyle w:val="Hyperkobling"/>
            <w:noProof/>
          </w:rPr>
          <w:t>Tildelingskriterier</w:t>
        </w:r>
        <w:r w:rsidR="005B5066">
          <w:rPr>
            <w:noProof/>
            <w:webHidden/>
          </w:rPr>
          <w:tab/>
        </w:r>
        <w:r w:rsidR="005B5066">
          <w:rPr>
            <w:noProof/>
            <w:webHidden/>
          </w:rPr>
          <w:fldChar w:fldCharType="begin"/>
        </w:r>
        <w:r w:rsidR="005B5066">
          <w:rPr>
            <w:noProof/>
            <w:webHidden/>
          </w:rPr>
          <w:instrText xml:space="preserve"> PAGEREF _Toc522086872 \h </w:instrText>
        </w:r>
        <w:r w:rsidR="005B5066">
          <w:rPr>
            <w:noProof/>
            <w:webHidden/>
          </w:rPr>
        </w:r>
        <w:r w:rsidR="005B5066">
          <w:rPr>
            <w:noProof/>
            <w:webHidden/>
          </w:rPr>
          <w:fldChar w:fldCharType="separate"/>
        </w:r>
        <w:r w:rsidR="005B5066">
          <w:rPr>
            <w:noProof/>
            <w:webHidden/>
          </w:rPr>
          <w:t>10</w:t>
        </w:r>
        <w:r w:rsidR="005B5066">
          <w:rPr>
            <w:noProof/>
            <w:webHidden/>
          </w:rPr>
          <w:fldChar w:fldCharType="end"/>
        </w:r>
      </w:hyperlink>
    </w:p>
    <w:p w14:paraId="2C2F5315"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73" w:history="1">
        <w:r w:rsidR="005B5066" w:rsidRPr="00DF7984">
          <w:rPr>
            <w:rStyle w:val="Hyperkobling"/>
            <w:noProof/>
          </w:rPr>
          <w:t>6.2</w:t>
        </w:r>
        <w:r w:rsidR="005B5066">
          <w:rPr>
            <w:rFonts w:eastAsiaTheme="minorEastAsia"/>
            <w:smallCaps w:val="0"/>
            <w:noProof/>
            <w:sz w:val="22"/>
            <w:szCs w:val="22"/>
            <w:lang w:eastAsia="nb-NO"/>
          </w:rPr>
          <w:tab/>
        </w:r>
        <w:r w:rsidR="005B5066" w:rsidRPr="00DF7984">
          <w:rPr>
            <w:rStyle w:val="Hyperkobling"/>
            <w:noProof/>
          </w:rPr>
          <w:t>Evaluering</w:t>
        </w:r>
        <w:r w:rsidR="005B5066">
          <w:rPr>
            <w:noProof/>
            <w:webHidden/>
          </w:rPr>
          <w:tab/>
        </w:r>
        <w:r w:rsidR="005B5066">
          <w:rPr>
            <w:noProof/>
            <w:webHidden/>
          </w:rPr>
          <w:fldChar w:fldCharType="begin"/>
        </w:r>
        <w:r w:rsidR="005B5066">
          <w:rPr>
            <w:noProof/>
            <w:webHidden/>
          </w:rPr>
          <w:instrText xml:space="preserve"> PAGEREF _Toc522086873 \h </w:instrText>
        </w:r>
        <w:r w:rsidR="005B5066">
          <w:rPr>
            <w:noProof/>
            <w:webHidden/>
          </w:rPr>
        </w:r>
        <w:r w:rsidR="005B5066">
          <w:rPr>
            <w:noProof/>
            <w:webHidden/>
          </w:rPr>
          <w:fldChar w:fldCharType="separate"/>
        </w:r>
        <w:r w:rsidR="005B5066">
          <w:rPr>
            <w:noProof/>
            <w:webHidden/>
          </w:rPr>
          <w:t>10</w:t>
        </w:r>
        <w:r w:rsidR="005B5066">
          <w:rPr>
            <w:noProof/>
            <w:webHidden/>
          </w:rPr>
          <w:fldChar w:fldCharType="end"/>
        </w:r>
      </w:hyperlink>
    </w:p>
    <w:p w14:paraId="2E930DD1" w14:textId="77777777" w:rsidR="005B5066" w:rsidRDefault="003C3370">
      <w:pPr>
        <w:pStyle w:val="INNH1"/>
        <w:tabs>
          <w:tab w:val="left" w:pos="440"/>
          <w:tab w:val="right" w:leader="dot" w:pos="9062"/>
        </w:tabs>
        <w:rPr>
          <w:rFonts w:eastAsiaTheme="minorEastAsia"/>
          <w:b w:val="0"/>
          <w:bCs w:val="0"/>
          <w:caps w:val="0"/>
          <w:noProof/>
          <w:sz w:val="22"/>
          <w:szCs w:val="22"/>
          <w:lang w:eastAsia="nb-NO"/>
        </w:rPr>
      </w:pPr>
      <w:hyperlink w:anchor="_Toc522086874" w:history="1">
        <w:r w:rsidR="005B5066" w:rsidRPr="00DF7984">
          <w:rPr>
            <w:rStyle w:val="Hyperkobling"/>
            <w:rFonts w:ascii="Times New Roman" w:hAnsi="Times New Roman" w:cs="Times New Roman"/>
            <w:noProof/>
          </w:rPr>
          <w:t>7.</w:t>
        </w:r>
        <w:r w:rsidR="005B5066">
          <w:rPr>
            <w:rFonts w:eastAsiaTheme="minorEastAsia"/>
            <w:b w:val="0"/>
            <w:bCs w:val="0"/>
            <w:caps w:val="0"/>
            <w:noProof/>
            <w:sz w:val="22"/>
            <w:szCs w:val="22"/>
            <w:lang w:eastAsia="nb-NO"/>
          </w:rPr>
          <w:tab/>
        </w:r>
        <w:r w:rsidR="005B5066" w:rsidRPr="00DF7984">
          <w:rPr>
            <w:rStyle w:val="Hyperkobling"/>
            <w:rFonts w:ascii="Times New Roman" w:hAnsi="Times New Roman" w:cs="Times New Roman"/>
            <w:noProof/>
            <w:lang w:eastAsia="nb-NO"/>
          </w:rPr>
          <w:t xml:space="preserve">Tilbudets </w:t>
        </w:r>
        <w:r w:rsidR="005B5066" w:rsidRPr="00DF7984">
          <w:rPr>
            <w:rStyle w:val="Hyperkobling"/>
            <w:noProof/>
          </w:rPr>
          <w:t>utforming</w:t>
        </w:r>
        <w:r w:rsidR="005B5066">
          <w:rPr>
            <w:noProof/>
            <w:webHidden/>
          </w:rPr>
          <w:tab/>
        </w:r>
        <w:r w:rsidR="005B5066">
          <w:rPr>
            <w:noProof/>
            <w:webHidden/>
          </w:rPr>
          <w:fldChar w:fldCharType="begin"/>
        </w:r>
        <w:r w:rsidR="005B5066">
          <w:rPr>
            <w:noProof/>
            <w:webHidden/>
          </w:rPr>
          <w:instrText xml:space="preserve"> PAGEREF _Toc522086874 \h </w:instrText>
        </w:r>
        <w:r w:rsidR="005B5066">
          <w:rPr>
            <w:noProof/>
            <w:webHidden/>
          </w:rPr>
        </w:r>
        <w:r w:rsidR="005B5066">
          <w:rPr>
            <w:noProof/>
            <w:webHidden/>
          </w:rPr>
          <w:fldChar w:fldCharType="separate"/>
        </w:r>
        <w:r w:rsidR="005B5066">
          <w:rPr>
            <w:noProof/>
            <w:webHidden/>
          </w:rPr>
          <w:t>10</w:t>
        </w:r>
        <w:r w:rsidR="005B5066">
          <w:rPr>
            <w:noProof/>
            <w:webHidden/>
          </w:rPr>
          <w:fldChar w:fldCharType="end"/>
        </w:r>
      </w:hyperlink>
    </w:p>
    <w:p w14:paraId="5A85E5D0"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75" w:history="1">
        <w:r w:rsidR="005B5066" w:rsidRPr="00DF7984">
          <w:rPr>
            <w:rStyle w:val="Hyperkobling"/>
            <w:noProof/>
          </w:rPr>
          <w:t>7.1</w:t>
        </w:r>
        <w:r w:rsidR="005B5066">
          <w:rPr>
            <w:rFonts w:eastAsiaTheme="minorEastAsia"/>
            <w:smallCaps w:val="0"/>
            <w:noProof/>
            <w:sz w:val="22"/>
            <w:szCs w:val="22"/>
            <w:lang w:eastAsia="nb-NO"/>
          </w:rPr>
          <w:tab/>
        </w:r>
        <w:r w:rsidR="005B5066" w:rsidRPr="00DF7984">
          <w:rPr>
            <w:rStyle w:val="Hyperkobling"/>
            <w:noProof/>
          </w:rPr>
          <w:t>Tilbudsstruktur / Tilbudsformat</w:t>
        </w:r>
        <w:r w:rsidR="005B5066">
          <w:rPr>
            <w:noProof/>
            <w:webHidden/>
          </w:rPr>
          <w:tab/>
        </w:r>
        <w:r w:rsidR="005B5066">
          <w:rPr>
            <w:noProof/>
            <w:webHidden/>
          </w:rPr>
          <w:fldChar w:fldCharType="begin"/>
        </w:r>
        <w:r w:rsidR="005B5066">
          <w:rPr>
            <w:noProof/>
            <w:webHidden/>
          </w:rPr>
          <w:instrText xml:space="preserve"> PAGEREF _Toc522086875 \h </w:instrText>
        </w:r>
        <w:r w:rsidR="005B5066">
          <w:rPr>
            <w:noProof/>
            <w:webHidden/>
          </w:rPr>
        </w:r>
        <w:r w:rsidR="005B5066">
          <w:rPr>
            <w:noProof/>
            <w:webHidden/>
          </w:rPr>
          <w:fldChar w:fldCharType="separate"/>
        </w:r>
        <w:r w:rsidR="005B5066">
          <w:rPr>
            <w:noProof/>
            <w:webHidden/>
          </w:rPr>
          <w:t>10</w:t>
        </w:r>
        <w:r w:rsidR="005B5066">
          <w:rPr>
            <w:noProof/>
            <w:webHidden/>
          </w:rPr>
          <w:fldChar w:fldCharType="end"/>
        </w:r>
      </w:hyperlink>
    </w:p>
    <w:p w14:paraId="5DCE4310"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76" w:history="1">
        <w:r w:rsidR="005B5066" w:rsidRPr="00DF7984">
          <w:rPr>
            <w:rStyle w:val="Hyperkobling"/>
            <w:noProof/>
          </w:rPr>
          <w:t>7.2</w:t>
        </w:r>
        <w:r w:rsidR="005B5066">
          <w:rPr>
            <w:rFonts w:eastAsiaTheme="minorEastAsia"/>
            <w:smallCaps w:val="0"/>
            <w:noProof/>
            <w:sz w:val="22"/>
            <w:szCs w:val="22"/>
            <w:lang w:eastAsia="nb-NO"/>
          </w:rPr>
          <w:tab/>
        </w:r>
        <w:r w:rsidR="005B5066" w:rsidRPr="00DF7984">
          <w:rPr>
            <w:rStyle w:val="Hyperkobling"/>
            <w:noProof/>
          </w:rPr>
          <w:t>Avvik til konkurransegrunnlaget</w:t>
        </w:r>
        <w:r w:rsidR="005B5066">
          <w:rPr>
            <w:noProof/>
            <w:webHidden/>
          </w:rPr>
          <w:tab/>
        </w:r>
        <w:r w:rsidR="005B5066">
          <w:rPr>
            <w:noProof/>
            <w:webHidden/>
          </w:rPr>
          <w:fldChar w:fldCharType="begin"/>
        </w:r>
        <w:r w:rsidR="005B5066">
          <w:rPr>
            <w:noProof/>
            <w:webHidden/>
          </w:rPr>
          <w:instrText xml:space="preserve"> PAGEREF _Toc522086876 \h </w:instrText>
        </w:r>
        <w:r w:rsidR="005B5066">
          <w:rPr>
            <w:noProof/>
            <w:webHidden/>
          </w:rPr>
        </w:r>
        <w:r w:rsidR="005B5066">
          <w:rPr>
            <w:noProof/>
            <w:webHidden/>
          </w:rPr>
          <w:fldChar w:fldCharType="separate"/>
        </w:r>
        <w:r w:rsidR="005B5066">
          <w:rPr>
            <w:noProof/>
            <w:webHidden/>
          </w:rPr>
          <w:t>11</w:t>
        </w:r>
        <w:r w:rsidR="005B5066">
          <w:rPr>
            <w:noProof/>
            <w:webHidden/>
          </w:rPr>
          <w:fldChar w:fldCharType="end"/>
        </w:r>
      </w:hyperlink>
    </w:p>
    <w:p w14:paraId="4CEFA93C"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77" w:history="1">
        <w:r w:rsidR="005B5066" w:rsidRPr="00DF7984">
          <w:rPr>
            <w:rStyle w:val="Hyperkobling"/>
            <w:noProof/>
          </w:rPr>
          <w:t>7.3</w:t>
        </w:r>
        <w:r w:rsidR="005B5066">
          <w:rPr>
            <w:rFonts w:eastAsiaTheme="minorEastAsia"/>
            <w:smallCaps w:val="0"/>
            <w:noProof/>
            <w:sz w:val="22"/>
            <w:szCs w:val="22"/>
            <w:lang w:eastAsia="nb-NO"/>
          </w:rPr>
          <w:tab/>
        </w:r>
        <w:r w:rsidR="005B5066" w:rsidRPr="00DF7984">
          <w:rPr>
            <w:rStyle w:val="Hyperkobling"/>
            <w:noProof/>
          </w:rPr>
          <w:t>Tilbud på hele eller deler av leveransen</w:t>
        </w:r>
        <w:r w:rsidR="005B5066">
          <w:rPr>
            <w:noProof/>
            <w:webHidden/>
          </w:rPr>
          <w:tab/>
        </w:r>
        <w:r w:rsidR="005B5066">
          <w:rPr>
            <w:noProof/>
            <w:webHidden/>
          </w:rPr>
          <w:fldChar w:fldCharType="begin"/>
        </w:r>
        <w:r w:rsidR="005B5066">
          <w:rPr>
            <w:noProof/>
            <w:webHidden/>
          </w:rPr>
          <w:instrText xml:space="preserve"> PAGEREF _Toc522086877 \h </w:instrText>
        </w:r>
        <w:r w:rsidR="005B5066">
          <w:rPr>
            <w:noProof/>
            <w:webHidden/>
          </w:rPr>
        </w:r>
        <w:r w:rsidR="005B5066">
          <w:rPr>
            <w:noProof/>
            <w:webHidden/>
          </w:rPr>
          <w:fldChar w:fldCharType="separate"/>
        </w:r>
        <w:r w:rsidR="005B5066">
          <w:rPr>
            <w:noProof/>
            <w:webHidden/>
          </w:rPr>
          <w:t>11</w:t>
        </w:r>
        <w:r w:rsidR="005B5066">
          <w:rPr>
            <w:noProof/>
            <w:webHidden/>
          </w:rPr>
          <w:fldChar w:fldCharType="end"/>
        </w:r>
      </w:hyperlink>
    </w:p>
    <w:p w14:paraId="213C3645"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78" w:history="1">
        <w:r w:rsidR="005B5066" w:rsidRPr="00DF7984">
          <w:rPr>
            <w:rStyle w:val="Hyperkobling"/>
            <w:noProof/>
          </w:rPr>
          <w:t>7.4</w:t>
        </w:r>
        <w:r w:rsidR="005B5066">
          <w:rPr>
            <w:rFonts w:eastAsiaTheme="minorEastAsia"/>
            <w:smallCaps w:val="0"/>
            <w:noProof/>
            <w:sz w:val="22"/>
            <w:szCs w:val="22"/>
            <w:lang w:eastAsia="nb-NO"/>
          </w:rPr>
          <w:tab/>
        </w:r>
        <w:r w:rsidR="005B5066" w:rsidRPr="00DF7984">
          <w:rPr>
            <w:rStyle w:val="Hyperkobling"/>
            <w:noProof/>
          </w:rPr>
          <w:t>Alternative og parallelle tilbud</w:t>
        </w:r>
        <w:r w:rsidR="005B5066">
          <w:rPr>
            <w:noProof/>
            <w:webHidden/>
          </w:rPr>
          <w:tab/>
        </w:r>
        <w:r w:rsidR="005B5066">
          <w:rPr>
            <w:noProof/>
            <w:webHidden/>
          </w:rPr>
          <w:fldChar w:fldCharType="begin"/>
        </w:r>
        <w:r w:rsidR="005B5066">
          <w:rPr>
            <w:noProof/>
            <w:webHidden/>
          </w:rPr>
          <w:instrText xml:space="preserve"> PAGEREF _Toc522086878 \h </w:instrText>
        </w:r>
        <w:r w:rsidR="005B5066">
          <w:rPr>
            <w:noProof/>
            <w:webHidden/>
          </w:rPr>
        </w:r>
        <w:r w:rsidR="005B5066">
          <w:rPr>
            <w:noProof/>
            <w:webHidden/>
          </w:rPr>
          <w:fldChar w:fldCharType="separate"/>
        </w:r>
        <w:r w:rsidR="005B5066">
          <w:rPr>
            <w:noProof/>
            <w:webHidden/>
          </w:rPr>
          <w:t>11</w:t>
        </w:r>
        <w:r w:rsidR="005B5066">
          <w:rPr>
            <w:noProof/>
            <w:webHidden/>
          </w:rPr>
          <w:fldChar w:fldCharType="end"/>
        </w:r>
      </w:hyperlink>
    </w:p>
    <w:p w14:paraId="1DFAB5E2" w14:textId="77777777" w:rsidR="005B5066" w:rsidRDefault="003C3370">
      <w:pPr>
        <w:pStyle w:val="INNH1"/>
        <w:tabs>
          <w:tab w:val="left" w:pos="440"/>
          <w:tab w:val="right" w:leader="dot" w:pos="9062"/>
        </w:tabs>
        <w:rPr>
          <w:rFonts w:eastAsiaTheme="minorEastAsia"/>
          <w:b w:val="0"/>
          <w:bCs w:val="0"/>
          <w:caps w:val="0"/>
          <w:noProof/>
          <w:sz w:val="22"/>
          <w:szCs w:val="22"/>
          <w:lang w:eastAsia="nb-NO"/>
        </w:rPr>
      </w:pPr>
      <w:hyperlink w:anchor="_Toc522086879" w:history="1">
        <w:r w:rsidR="005B5066" w:rsidRPr="00DF7984">
          <w:rPr>
            <w:rStyle w:val="Hyperkobling"/>
            <w:rFonts w:ascii="Times New Roman" w:hAnsi="Times New Roman" w:cs="Times New Roman"/>
            <w:noProof/>
            <w:lang w:eastAsia="nb-NO"/>
          </w:rPr>
          <w:t>8.</w:t>
        </w:r>
        <w:r w:rsidR="005B5066">
          <w:rPr>
            <w:rFonts w:eastAsiaTheme="minorEastAsia"/>
            <w:b w:val="0"/>
            <w:bCs w:val="0"/>
            <w:caps w:val="0"/>
            <w:noProof/>
            <w:sz w:val="22"/>
            <w:szCs w:val="22"/>
            <w:lang w:eastAsia="nb-NO"/>
          </w:rPr>
          <w:tab/>
        </w:r>
        <w:r w:rsidR="005B5066" w:rsidRPr="00DF7984">
          <w:rPr>
            <w:rStyle w:val="Hyperkobling"/>
            <w:rFonts w:ascii="Times New Roman" w:hAnsi="Times New Roman" w:cs="Times New Roman"/>
            <w:noProof/>
            <w:lang w:eastAsia="nb-NO"/>
          </w:rPr>
          <w:t>Innlevering av tilbud</w:t>
        </w:r>
        <w:r w:rsidR="005B5066">
          <w:rPr>
            <w:noProof/>
            <w:webHidden/>
          </w:rPr>
          <w:tab/>
        </w:r>
        <w:r w:rsidR="005B5066">
          <w:rPr>
            <w:noProof/>
            <w:webHidden/>
          </w:rPr>
          <w:fldChar w:fldCharType="begin"/>
        </w:r>
        <w:r w:rsidR="005B5066">
          <w:rPr>
            <w:noProof/>
            <w:webHidden/>
          </w:rPr>
          <w:instrText xml:space="preserve"> PAGEREF _Toc522086879 \h </w:instrText>
        </w:r>
        <w:r w:rsidR="005B5066">
          <w:rPr>
            <w:noProof/>
            <w:webHidden/>
          </w:rPr>
        </w:r>
        <w:r w:rsidR="005B5066">
          <w:rPr>
            <w:noProof/>
            <w:webHidden/>
          </w:rPr>
          <w:fldChar w:fldCharType="separate"/>
        </w:r>
        <w:r w:rsidR="005B5066">
          <w:rPr>
            <w:noProof/>
            <w:webHidden/>
          </w:rPr>
          <w:t>11</w:t>
        </w:r>
        <w:r w:rsidR="005B5066">
          <w:rPr>
            <w:noProof/>
            <w:webHidden/>
          </w:rPr>
          <w:fldChar w:fldCharType="end"/>
        </w:r>
      </w:hyperlink>
    </w:p>
    <w:p w14:paraId="36205726"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80" w:history="1">
        <w:r w:rsidR="005B5066" w:rsidRPr="00DF7984">
          <w:rPr>
            <w:rStyle w:val="Hyperkobling"/>
            <w:noProof/>
          </w:rPr>
          <w:t>8.1</w:t>
        </w:r>
        <w:r w:rsidR="005B5066">
          <w:rPr>
            <w:rFonts w:eastAsiaTheme="minorEastAsia"/>
            <w:smallCaps w:val="0"/>
            <w:noProof/>
            <w:sz w:val="22"/>
            <w:szCs w:val="22"/>
            <w:lang w:eastAsia="nb-NO"/>
          </w:rPr>
          <w:tab/>
        </w:r>
        <w:r w:rsidR="005B5066" w:rsidRPr="00DF7984">
          <w:rPr>
            <w:rStyle w:val="Hyperkobling"/>
            <w:noProof/>
          </w:rPr>
          <w:t>Mercell</w:t>
        </w:r>
        <w:r w:rsidR="005B5066">
          <w:rPr>
            <w:noProof/>
            <w:webHidden/>
          </w:rPr>
          <w:tab/>
        </w:r>
        <w:r w:rsidR="005B5066">
          <w:rPr>
            <w:noProof/>
            <w:webHidden/>
          </w:rPr>
          <w:fldChar w:fldCharType="begin"/>
        </w:r>
        <w:r w:rsidR="005B5066">
          <w:rPr>
            <w:noProof/>
            <w:webHidden/>
          </w:rPr>
          <w:instrText xml:space="preserve"> PAGEREF _Toc522086880 \h </w:instrText>
        </w:r>
        <w:r w:rsidR="005B5066">
          <w:rPr>
            <w:noProof/>
            <w:webHidden/>
          </w:rPr>
        </w:r>
        <w:r w:rsidR="005B5066">
          <w:rPr>
            <w:noProof/>
            <w:webHidden/>
          </w:rPr>
          <w:fldChar w:fldCharType="separate"/>
        </w:r>
        <w:r w:rsidR="005B5066">
          <w:rPr>
            <w:noProof/>
            <w:webHidden/>
          </w:rPr>
          <w:t>11</w:t>
        </w:r>
        <w:r w:rsidR="005B5066">
          <w:rPr>
            <w:noProof/>
            <w:webHidden/>
          </w:rPr>
          <w:fldChar w:fldCharType="end"/>
        </w:r>
      </w:hyperlink>
    </w:p>
    <w:p w14:paraId="11BC218D"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81" w:history="1">
        <w:r w:rsidR="005B5066" w:rsidRPr="00DF7984">
          <w:rPr>
            <w:rStyle w:val="Hyperkobling"/>
            <w:noProof/>
          </w:rPr>
          <w:t>8.2</w:t>
        </w:r>
        <w:r w:rsidR="005B5066">
          <w:rPr>
            <w:rFonts w:eastAsiaTheme="minorEastAsia"/>
            <w:smallCaps w:val="0"/>
            <w:noProof/>
            <w:sz w:val="22"/>
            <w:szCs w:val="22"/>
            <w:lang w:eastAsia="nb-NO"/>
          </w:rPr>
          <w:tab/>
        </w:r>
        <w:r w:rsidR="005B5066" w:rsidRPr="00DF7984">
          <w:rPr>
            <w:rStyle w:val="Hyperkobling"/>
            <w:noProof/>
          </w:rPr>
          <w:t>Tilbakekalling av tilbud</w:t>
        </w:r>
        <w:r w:rsidR="005B5066">
          <w:rPr>
            <w:noProof/>
            <w:webHidden/>
          </w:rPr>
          <w:tab/>
        </w:r>
        <w:r w:rsidR="005B5066">
          <w:rPr>
            <w:noProof/>
            <w:webHidden/>
          </w:rPr>
          <w:fldChar w:fldCharType="begin"/>
        </w:r>
        <w:r w:rsidR="005B5066">
          <w:rPr>
            <w:noProof/>
            <w:webHidden/>
          </w:rPr>
          <w:instrText xml:space="preserve"> PAGEREF _Toc522086881 \h </w:instrText>
        </w:r>
        <w:r w:rsidR="005B5066">
          <w:rPr>
            <w:noProof/>
            <w:webHidden/>
          </w:rPr>
        </w:r>
        <w:r w:rsidR="005B5066">
          <w:rPr>
            <w:noProof/>
            <w:webHidden/>
          </w:rPr>
          <w:fldChar w:fldCharType="separate"/>
        </w:r>
        <w:r w:rsidR="005B5066">
          <w:rPr>
            <w:noProof/>
            <w:webHidden/>
          </w:rPr>
          <w:t>11</w:t>
        </w:r>
        <w:r w:rsidR="005B5066">
          <w:rPr>
            <w:noProof/>
            <w:webHidden/>
          </w:rPr>
          <w:fldChar w:fldCharType="end"/>
        </w:r>
      </w:hyperlink>
    </w:p>
    <w:p w14:paraId="795FE267"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82" w:history="1">
        <w:r w:rsidR="005B5066" w:rsidRPr="00DF7984">
          <w:rPr>
            <w:rStyle w:val="Hyperkobling"/>
            <w:noProof/>
          </w:rPr>
          <w:t>8.3</w:t>
        </w:r>
        <w:r w:rsidR="005B5066">
          <w:rPr>
            <w:rFonts w:eastAsiaTheme="minorEastAsia"/>
            <w:smallCaps w:val="0"/>
            <w:noProof/>
            <w:sz w:val="22"/>
            <w:szCs w:val="22"/>
            <w:lang w:eastAsia="nb-NO"/>
          </w:rPr>
          <w:tab/>
        </w:r>
        <w:r w:rsidR="005B5066" w:rsidRPr="00DF7984">
          <w:rPr>
            <w:rStyle w:val="Hyperkobling"/>
            <w:noProof/>
          </w:rPr>
          <w:t>Avvisning på grunn av forhold ved tilbudet</w:t>
        </w:r>
        <w:r w:rsidR="005B5066">
          <w:rPr>
            <w:noProof/>
            <w:webHidden/>
          </w:rPr>
          <w:tab/>
        </w:r>
        <w:r w:rsidR="005B5066">
          <w:rPr>
            <w:noProof/>
            <w:webHidden/>
          </w:rPr>
          <w:fldChar w:fldCharType="begin"/>
        </w:r>
        <w:r w:rsidR="005B5066">
          <w:rPr>
            <w:noProof/>
            <w:webHidden/>
          </w:rPr>
          <w:instrText xml:space="preserve"> PAGEREF _Toc522086882 \h </w:instrText>
        </w:r>
        <w:r w:rsidR="005B5066">
          <w:rPr>
            <w:noProof/>
            <w:webHidden/>
          </w:rPr>
        </w:r>
        <w:r w:rsidR="005B5066">
          <w:rPr>
            <w:noProof/>
            <w:webHidden/>
          </w:rPr>
          <w:fldChar w:fldCharType="separate"/>
        </w:r>
        <w:r w:rsidR="005B5066">
          <w:rPr>
            <w:noProof/>
            <w:webHidden/>
          </w:rPr>
          <w:t>11</w:t>
        </w:r>
        <w:r w:rsidR="005B5066">
          <w:rPr>
            <w:noProof/>
            <w:webHidden/>
          </w:rPr>
          <w:fldChar w:fldCharType="end"/>
        </w:r>
      </w:hyperlink>
    </w:p>
    <w:p w14:paraId="6E7D94DB" w14:textId="77777777" w:rsidR="005B5066" w:rsidRDefault="003C3370">
      <w:pPr>
        <w:pStyle w:val="INNH1"/>
        <w:tabs>
          <w:tab w:val="left" w:pos="440"/>
          <w:tab w:val="right" w:leader="dot" w:pos="9062"/>
        </w:tabs>
        <w:rPr>
          <w:rFonts w:eastAsiaTheme="minorEastAsia"/>
          <w:b w:val="0"/>
          <w:bCs w:val="0"/>
          <w:caps w:val="0"/>
          <w:noProof/>
          <w:sz w:val="22"/>
          <w:szCs w:val="22"/>
          <w:lang w:eastAsia="nb-NO"/>
        </w:rPr>
      </w:pPr>
      <w:hyperlink w:anchor="_Toc522086883" w:history="1">
        <w:r w:rsidR="005B5066" w:rsidRPr="00DF7984">
          <w:rPr>
            <w:rStyle w:val="Hyperkobling"/>
            <w:noProof/>
          </w:rPr>
          <w:t>9.</w:t>
        </w:r>
        <w:r w:rsidR="005B5066">
          <w:rPr>
            <w:rFonts w:eastAsiaTheme="minorEastAsia"/>
            <w:b w:val="0"/>
            <w:bCs w:val="0"/>
            <w:caps w:val="0"/>
            <w:noProof/>
            <w:sz w:val="22"/>
            <w:szCs w:val="22"/>
            <w:lang w:eastAsia="nb-NO"/>
          </w:rPr>
          <w:tab/>
        </w:r>
        <w:r w:rsidR="005B5066" w:rsidRPr="00DF7984">
          <w:rPr>
            <w:rStyle w:val="Hyperkobling"/>
            <w:noProof/>
          </w:rPr>
          <w:t>Avslutning av konkurransen</w:t>
        </w:r>
        <w:r w:rsidR="005B5066">
          <w:rPr>
            <w:noProof/>
            <w:webHidden/>
          </w:rPr>
          <w:tab/>
        </w:r>
        <w:r w:rsidR="005B5066">
          <w:rPr>
            <w:noProof/>
            <w:webHidden/>
          </w:rPr>
          <w:fldChar w:fldCharType="begin"/>
        </w:r>
        <w:r w:rsidR="005B5066">
          <w:rPr>
            <w:noProof/>
            <w:webHidden/>
          </w:rPr>
          <w:instrText xml:space="preserve"> PAGEREF _Toc522086883 \h </w:instrText>
        </w:r>
        <w:r w:rsidR="005B5066">
          <w:rPr>
            <w:noProof/>
            <w:webHidden/>
          </w:rPr>
        </w:r>
        <w:r w:rsidR="005B5066">
          <w:rPr>
            <w:noProof/>
            <w:webHidden/>
          </w:rPr>
          <w:fldChar w:fldCharType="separate"/>
        </w:r>
        <w:r w:rsidR="005B5066">
          <w:rPr>
            <w:noProof/>
            <w:webHidden/>
          </w:rPr>
          <w:t>11</w:t>
        </w:r>
        <w:r w:rsidR="005B5066">
          <w:rPr>
            <w:noProof/>
            <w:webHidden/>
          </w:rPr>
          <w:fldChar w:fldCharType="end"/>
        </w:r>
      </w:hyperlink>
    </w:p>
    <w:p w14:paraId="62C4971C"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84" w:history="1">
        <w:r w:rsidR="005B5066" w:rsidRPr="00DF7984">
          <w:rPr>
            <w:rStyle w:val="Hyperkobling"/>
            <w:noProof/>
          </w:rPr>
          <w:t>9.1</w:t>
        </w:r>
        <w:r w:rsidR="005B5066">
          <w:rPr>
            <w:rFonts w:eastAsiaTheme="minorEastAsia"/>
            <w:smallCaps w:val="0"/>
            <w:noProof/>
            <w:sz w:val="22"/>
            <w:szCs w:val="22"/>
            <w:lang w:eastAsia="nb-NO"/>
          </w:rPr>
          <w:tab/>
        </w:r>
        <w:r w:rsidR="005B5066" w:rsidRPr="00DF7984">
          <w:rPr>
            <w:rStyle w:val="Hyperkobling"/>
            <w:noProof/>
          </w:rPr>
          <w:t>Skatteattest</w:t>
        </w:r>
        <w:r w:rsidR="005B5066">
          <w:rPr>
            <w:noProof/>
            <w:webHidden/>
          </w:rPr>
          <w:tab/>
        </w:r>
        <w:r w:rsidR="005B5066">
          <w:rPr>
            <w:noProof/>
            <w:webHidden/>
          </w:rPr>
          <w:fldChar w:fldCharType="begin"/>
        </w:r>
        <w:r w:rsidR="005B5066">
          <w:rPr>
            <w:noProof/>
            <w:webHidden/>
          </w:rPr>
          <w:instrText xml:space="preserve"> PAGEREF _Toc522086884 \h </w:instrText>
        </w:r>
        <w:r w:rsidR="005B5066">
          <w:rPr>
            <w:noProof/>
            <w:webHidden/>
          </w:rPr>
        </w:r>
        <w:r w:rsidR="005B5066">
          <w:rPr>
            <w:noProof/>
            <w:webHidden/>
          </w:rPr>
          <w:fldChar w:fldCharType="separate"/>
        </w:r>
        <w:r w:rsidR="005B5066">
          <w:rPr>
            <w:noProof/>
            <w:webHidden/>
          </w:rPr>
          <w:t>11</w:t>
        </w:r>
        <w:r w:rsidR="005B5066">
          <w:rPr>
            <w:noProof/>
            <w:webHidden/>
          </w:rPr>
          <w:fldChar w:fldCharType="end"/>
        </w:r>
      </w:hyperlink>
    </w:p>
    <w:p w14:paraId="2AE5E943"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85" w:history="1">
        <w:r w:rsidR="005B5066" w:rsidRPr="00DF7984">
          <w:rPr>
            <w:rStyle w:val="Hyperkobling"/>
            <w:noProof/>
          </w:rPr>
          <w:t>9.2</w:t>
        </w:r>
        <w:r w:rsidR="005B5066">
          <w:rPr>
            <w:rFonts w:eastAsiaTheme="minorEastAsia"/>
            <w:smallCaps w:val="0"/>
            <w:noProof/>
            <w:sz w:val="22"/>
            <w:szCs w:val="22"/>
            <w:lang w:eastAsia="nb-NO"/>
          </w:rPr>
          <w:tab/>
        </w:r>
        <w:r w:rsidR="005B5066" w:rsidRPr="00DF7984">
          <w:rPr>
            <w:rStyle w:val="Hyperkobling"/>
            <w:noProof/>
          </w:rPr>
          <w:t>Meddelelse og karensperiode</w:t>
        </w:r>
        <w:r w:rsidR="005B5066">
          <w:rPr>
            <w:noProof/>
            <w:webHidden/>
          </w:rPr>
          <w:tab/>
        </w:r>
        <w:r w:rsidR="005B5066">
          <w:rPr>
            <w:noProof/>
            <w:webHidden/>
          </w:rPr>
          <w:fldChar w:fldCharType="begin"/>
        </w:r>
        <w:r w:rsidR="005B5066">
          <w:rPr>
            <w:noProof/>
            <w:webHidden/>
          </w:rPr>
          <w:instrText xml:space="preserve"> PAGEREF _Toc522086885 \h </w:instrText>
        </w:r>
        <w:r w:rsidR="005B5066">
          <w:rPr>
            <w:noProof/>
            <w:webHidden/>
          </w:rPr>
        </w:r>
        <w:r w:rsidR="005B5066">
          <w:rPr>
            <w:noProof/>
            <w:webHidden/>
          </w:rPr>
          <w:fldChar w:fldCharType="separate"/>
        </w:r>
        <w:r w:rsidR="005B5066">
          <w:rPr>
            <w:noProof/>
            <w:webHidden/>
          </w:rPr>
          <w:t>12</w:t>
        </w:r>
        <w:r w:rsidR="005B5066">
          <w:rPr>
            <w:noProof/>
            <w:webHidden/>
          </w:rPr>
          <w:fldChar w:fldCharType="end"/>
        </w:r>
      </w:hyperlink>
    </w:p>
    <w:p w14:paraId="51326BE2"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86" w:history="1">
        <w:r w:rsidR="005B5066" w:rsidRPr="00DF7984">
          <w:rPr>
            <w:rStyle w:val="Hyperkobling"/>
            <w:noProof/>
          </w:rPr>
          <w:t>9.3</w:t>
        </w:r>
        <w:r w:rsidR="005B5066">
          <w:rPr>
            <w:rFonts w:eastAsiaTheme="minorEastAsia"/>
            <w:smallCaps w:val="0"/>
            <w:noProof/>
            <w:sz w:val="22"/>
            <w:szCs w:val="22"/>
            <w:lang w:eastAsia="nb-NO"/>
          </w:rPr>
          <w:tab/>
        </w:r>
        <w:r w:rsidR="005B5066" w:rsidRPr="00DF7984">
          <w:rPr>
            <w:rStyle w:val="Hyperkobling"/>
            <w:noProof/>
          </w:rPr>
          <w:t>Avlysning av konkurransen</w:t>
        </w:r>
        <w:r w:rsidR="005B5066">
          <w:rPr>
            <w:noProof/>
            <w:webHidden/>
          </w:rPr>
          <w:tab/>
        </w:r>
        <w:r w:rsidR="005B5066">
          <w:rPr>
            <w:noProof/>
            <w:webHidden/>
          </w:rPr>
          <w:fldChar w:fldCharType="begin"/>
        </w:r>
        <w:r w:rsidR="005B5066">
          <w:rPr>
            <w:noProof/>
            <w:webHidden/>
          </w:rPr>
          <w:instrText xml:space="preserve"> PAGEREF _Toc522086886 \h </w:instrText>
        </w:r>
        <w:r w:rsidR="005B5066">
          <w:rPr>
            <w:noProof/>
            <w:webHidden/>
          </w:rPr>
        </w:r>
        <w:r w:rsidR="005B5066">
          <w:rPr>
            <w:noProof/>
            <w:webHidden/>
          </w:rPr>
          <w:fldChar w:fldCharType="separate"/>
        </w:r>
        <w:r w:rsidR="005B5066">
          <w:rPr>
            <w:noProof/>
            <w:webHidden/>
          </w:rPr>
          <w:t>12</w:t>
        </w:r>
        <w:r w:rsidR="005B5066">
          <w:rPr>
            <w:noProof/>
            <w:webHidden/>
          </w:rPr>
          <w:fldChar w:fldCharType="end"/>
        </w:r>
      </w:hyperlink>
    </w:p>
    <w:p w14:paraId="16618DF4" w14:textId="77777777" w:rsidR="005B5066" w:rsidRDefault="003C3370">
      <w:pPr>
        <w:pStyle w:val="INNH2"/>
        <w:tabs>
          <w:tab w:val="left" w:pos="880"/>
          <w:tab w:val="right" w:leader="dot" w:pos="9062"/>
        </w:tabs>
        <w:rPr>
          <w:rFonts w:eastAsiaTheme="minorEastAsia"/>
          <w:smallCaps w:val="0"/>
          <w:noProof/>
          <w:sz w:val="22"/>
          <w:szCs w:val="22"/>
          <w:lang w:eastAsia="nb-NO"/>
        </w:rPr>
      </w:pPr>
      <w:hyperlink w:anchor="_Toc522086887" w:history="1">
        <w:r w:rsidR="005B5066" w:rsidRPr="00DF7984">
          <w:rPr>
            <w:rStyle w:val="Hyperkobling"/>
            <w:noProof/>
          </w:rPr>
          <w:t>9.4</w:t>
        </w:r>
        <w:r w:rsidR="005B5066">
          <w:rPr>
            <w:rFonts w:eastAsiaTheme="minorEastAsia"/>
            <w:smallCaps w:val="0"/>
            <w:noProof/>
            <w:sz w:val="22"/>
            <w:szCs w:val="22"/>
            <w:lang w:eastAsia="nb-NO"/>
          </w:rPr>
          <w:tab/>
        </w:r>
        <w:r w:rsidR="005B5066" w:rsidRPr="00DF7984">
          <w:rPr>
            <w:rStyle w:val="Hyperkobling"/>
            <w:noProof/>
          </w:rPr>
          <w:t>Returnering av tilbud</w:t>
        </w:r>
        <w:r w:rsidR="005B5066">
          <w:rPr>
            <w:noProof/>
            <w:webHidden/>
          </w:rPr>
          <w:tab/>
        </w:r>
        <w:r w:rsidR="005B5066">
          <w:rPr>
            <w:noProof/>
            <w:webHidden/>
          </w:rPr>
          <w:fldChar w:fldCharType="begin"/>
        </w:r>
        <w:r w:rsidR="005B5066">
          <w:rPr>
            <w:noProof/>
            <w:webHidden/>
          </w:rPr>
          <w:instrText xml:space="preserve"> PAGEREF _Toc522086887 \h </w:instrText>
        </w:r>
        <w:r w:rsidR="005B5066">
          <w:rPr>
            <w:noProof/>
            <w:webHidden/>
          </w:rPr>
        </w:r>
        <w:r w:rsidR="005B5066">
          <w:rPr>
            <w:noProof/>
            <w:webHidden/>
          </w:rPr>
          <w:fldChar w:fldCharType="separate"/>
        </w:r>
        <w:r w:rsidR="005B5066">
          <w:rPr>
            <w:noProof/>
            <w:webHidden/>
          </w:rPr>
          <w:t>12</w:t>
        </w:r>
        <w:r w:rsidR="005B5066">
          <w:rPr>
            <w:noProof/>
            <w:webHidden/>
          </w:rPr>
          <w:fldChar w:fldCharType="end"/>
        </w:r>
      </w:hyperlink>
    </w:p>
    <w:p w14:paraId="4160F0D6" w14:textId="1D8DA3A0" w:rsidR="00967EF4" w:rsidRPr="001B7A95" w:rsidRDefault="001B7A95" w:rsidP="00967EF4">
      <w:pPr>
        <w:rPr>
          <w:caps/>
          <w:sz w:val="20"/>
        </w:rPr>
      </w:pPr>
      <w:r w:rsidRPr="001B7A95">
        <w:rPr>
          <w:rFonts w:ascii="Times New Roman" w:hAnsi="Times New Roman" w:cs="Times New Roman"/>
          <w:caps/>
          <w:sz w:val="20"/>
        </w:rPr>
        <w:fldChar w:fldCharType="end"/>
      </w:r>
    </w:p>
    <w:p w14:paraId="4160F0D7" w14:textId="77777777" w:rsidR="009A63A9" w:rsidRPr="008B3A48" w:rsidRDefault="009A63A9" w:rsidP="009A63A9">
      <w:pPr>
        <w:rPr>
          <w:rFonts w:ascii="Times New Roman" w:hAnsi="Times New Roman" w:cs="Times New Roman"/>
        </w:rPr>
      </w:pPr>
    </w:p>
    <w:p w14:paraId="4160F0D8" w14:textId="77777777" w:rsidR="009A63A9" w:rsidRPr="008B3A48" w:rsidRDefault="00967EF4" w:rsidP="009A63A9">
      <w:pPr>
        <w:rPr>
          <w:rFonts w:ascii="Times New Roman" w:hAnsi="Times New Roman" w:cs="Times New Roman"/>
        </w:rPr>
      </w:pPr>
      <w:r>
        <w:rPr>
          <w:rFonts w:ascii="Times New Roman" w:hAnsi="Times New Roman" w:cs="Times New Roman"/>
        </w:rPr>
        <w:br w:type="page"/>
      </w:r>
    </w:p>
    <w:p w14:paraId="4160F0D9" w14:textId="77777777" w:rsidR="00F0252C" w:rsidRDefault="009A63A9" w:rsidP="00F441E4">
      <w:pPr>
        <w:pStyle w:val="Overskrift1"/>
        <w:numPr>
          <w:ilvl w:val="0"/>
          <w:numId w:val="1"/>
        </w:numPr>
      </w:pPr>
      <w:bookmarkStart w:id="0" w:name="_Toc441227320"/>
      <w:bookmarkStart w:id="1" w:name="_Toc482711851"/>
      <w:bookmarkStart w:id="2" w:name="_Toc522086842"/>
      <w:r w:rsidRPr="008B3A48">
        <w:lastRenderedPageBreak/>
        <w:t>Innledning</w:t>
      </w:r>
      <w:bookmarkStart w:id="3" w:name="_Toc441227321"/>
      <w:bookmarkEnd w:id="0"/>
      <w:bookmarkEnd w:id="1"/>
      <w:bookmarkEnd w:id="2"/>
    </w:p>
    <w:p w14:paraId="4160F0DA" w14:textId="2E60DF78" w:rsidR="009A63A9" w:rsidRPr="008B3A48" w:rsidRDefault="00DF7155" w:rsidP="00F441E4">
      <w:pPr>
        <w:pStyle w:val="Overskrift2"/>
        <w:numPr>
          <w:ilvl w:val="1"/>
          <w:numId w:val="1"/>
        </w:numPr>
      </w:pPr>
      <w:bookmarkStart w:id="4" w:name="_Toc482711852"/>
      <w:bookmarkStart w:id="5" w:name="_Toc522086843"/>
      <w:bookmarkEnd w:id="3"/>
      <w:r>
        <w:t xml:space="preserve">Om </w:t>
      </w:r>
      <w:r w:rsidR="00EB2D0B">
        <w:t>Oppdragsgiver</w:t>
      </w:r>
      <w:bookmarkEnd w:id="4"/>
      <w:bookmarkEnd w:id="5"/>
    </w:p>
    <w:p w14:paraId="1DC2C9F6" w14:textId="015E5098" w:rsidR="002A4583" w:rsidRDefault="002A4583" w:rsidP="00DE441B">
      <w:pPr>
        <w:ind w:left="360"/>
        <w:rPr>
          <w:rFonts w:ascii="Times New Roman" w:hAnsi="Times New Roman" w:cs="Times New Roman"/>
        </w:rPr>
      </w:pPr>
      <w:r>
        <w:rPr>
          <w:rFonts w:ascii="Times New Roman" w:hAnsi="Times New Roman" w:cs="Times New Roman"/>
        </w:rPr>
        <w:t>Denne anskaffelsen gje</w:t>
      </w:r>
      <w:r w:rsidR="0017581E">
        <w:rPr>
          <w:rFonts w:ascii="Times New Roman" w:hAnsi="Times New Roman" w:cs="Times New Roman"/>
        </w:rPr>
        <w:t>nnomføres av Forsvarsmateriell.</w:t>
      </w:r>
    </w:p>
    <w:p w14:paraId="4160F0DF" w14:textId="51493F41" w:rsidR="00DE441B" w:rsidRDefault="0017581E" w:rsidP="0017581E">
      <w:pPr>
        <w:ind w:left="360"/>
        <w:rPr>
          <w:rFonts w:ascii="Times New Roman" w:hAnsi="Times New Roman" w:cs="Times New Roman"/>
        </w:rPr>
      </w:pPr>
      <w:r>
        <w:rPr>
          <w:rFonts w:ascii="Times New Roman" w:hAnsi="Times New Roman" w:cs="Times New Roman"/>
        </w:rPr>
        <w:t>Forsvarsmateriell</w:t>
      </w:r>
      <w:r w:rsidR="002A4583">
        <w:rPr>
          <w:rFonts w:ascii="Times New Roman" w:hAnsi="Times New Roman" w:cs="Times New Roman"/>
        </w:rPr>
        <w:t xml:space="preserve"> skal sikre at Forsvaret og øvrige virksomheter i forsvarssektoren får tilgang på kostnadseffektivt og sikkert materiell i tråd med vedtatte langtidsplaner. </w:t>
      </w:r>
      <w:r w:rsidRPr="00DE441B">
        <w:rPr>
          <w:rFonts w:ascii="Times New Roman" w:hAnsi="Times New Roman" w:cs="Times New Roman"/>
        </w:rPr>
        <w:t>Hovedoppgavene til Forsvarsmateriell er å planlegge, anskaffe, forvalte og avhende materiell til Forsvaret og andre etater under Forsvarsdepartementet. Forsvarsmateriell utøver teknisk fagmyndighet innenfor nærmere angitte områder samt bistå Forsvarsdepartementet, Forsvaret og andre deler av sektoren med råd og kompetanse innenfor etatens ansvarsområde. Forsvarsmateriell vil også følge opp internasjonalt materiellsamarbeid og bistå Forsvarsdepartementet i markedsføring av norsk industri.</w:t>
      </w:r>
      <w:r w:rsidR="00B71660">
        <w:rPr>
          <w:rFonts w:ascii="Times New Roman" w:hAnsi="Times New Roman" w:cs="Times New Roman"/>
        </w:rPr>
        <w:t xml:space="preserve"> </w:t>
      </w:r>
      <w:r>
        <w:rPr>
          <w:rFonts w:ascii="Times New Roman" w:hAnsi="Times New Roman" w:cs="Times New Roman"/>
        </w:rPr>
        <w:t xml:space="preserve">Forsvarsmateriell har </w:t>
      </w:r>
      <w:proofErr w:type="spellStart"/>
      <w:r>
        <w:rPr>
          <w:rFonts w:ascii="Times New Roman" w:hAnsi="Times New Roman" w:cs="Times New Roman"/>
        </w:rPr>
        <w:t>ca</w:t>
      </w:r>
      <w:proofErr w:type="spellEnd"/>
      <w:r>
        <w:rPr>
          <w:rFonts w:ascii="Times New Roman" w:hAnsi="Times New Roman" w:cs="Times New Roman"/>
        </w:rPr>
        <w:t xml:space="preserve"> 1300 ansatte, hvorav 60 % er sivilt ansatte og resten militære. </w:t>
      </w:r>
      <w:r w:rsidR="00DE441B" w:rsidRPr="00DE441B">
        <w:rPr>
          <w:rFonts w:ascii="Times New Roman" w:hAnsi="Times New Roman" w:cs="Times New Roman"/>
        </w:rPr>
        <w:t>Forsvarsmateriell ledes av en administrerende direktør og organiseres med en etatsstab og fem kapasitetsdivisjone</w:t>
      </w:r>
      <w:r>
        <w:rPr>
          <w:rFonts w:ascii="Times New Roman" w:hAnsi="Times New Roman" w:cs="Times New Roman"/>
        </w:rPr>
        <w:t>r</w:t>
      </w:r>
      <w:r w:rsidR="00DE441B" w:rsidRPr="00DE441B">
        <w:rPr>
          <w:rFonts w:ascii="Times New Roman" w:hAnsi="Times New Roman" w:cs="Times New Roman"/>
        </w:rPr>
        <w:t xml:space="preserve">. </w:t>
      </w:r>
    </w:p>
    <w:p w14:paraId="4160F0E7" w14:textId="4784ADB8" w:rsidR="009A63A9" w:rsidRPr="008B3A48" w:rsidRDefault="00944DCF" w:rsidP="009A63A9">
      <w:pPr>
        <w:rPr>
          <w:rFonts w:ascii="Times New Roman" w:hAnsi="Times New Roman" w:cs="Times New Roman"/>
        </w:rPr>
      </w:pPr>
      <w:r>
        <w:rPr>
          <w:rFonts w:ascii="Times New Roman" w:hAnsi="Times New Roman" w:cs="Times New Roman"/>
          <w:noProof/>
          <w:lang w:eastAsia="nb-NO"/>
        </w:rPr>
        <w:drawing>
          <wp:inline distT="0" distB="0" distL="0" distR="0" wp14:anchorId="7AC12E11" wp14:editId="1AB698D1">
            <wp:extent cx="6157968" cy="256309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3881" cy="2561389"/>
                    </a:xfrm>
                    <a:prstGeom prst="rect">
                      <a:avLst/>
                    </a:prstGeom>
                    <a:noFill/>
                  </pic:spPr>
                </pic:pic>
              </a:graphicData>
            </a:graphic>
          </wp:inline>
        </w:drawing>
      </w:r>
      <w:r w:rsidR="009B5281" w:rsidRPr="00BF5EE5">
        <w:rPr>
          <w:rFonts w:ascii="Times New Roman" w:hAnsi="Times New Roman" w:cs="Times New Roman"/>
        </w:rPr>
        <w:t>Forsvarsmateriell</w:t>
      </w:r>
      <w:r w:rsidR="009A63A9" w:rsidRPr="00BF5EE5">
        <w:rPr>
          <w:rFonts w:ascii="Times New Roman" w:hAnsi="Times New Roman" w:cs="Times New Roman"/>
        </w:rPr>
        <w:t xml:space="preserve"> IKT</w:t>
      </w:r>
      <w:r w:rsidR="00BF5EE5" w:rsidRPr="00BF5EE5">
        <w:rPr>
          <w:rFonts w:ascii="Times New Roman" w:hAnsi="Times New Roman" w:cs="Times New Roman"/>
        </w:rPr>
        <w:t>-kapasiteter</w:t>
      </w:r>
      <w:r w:rsidR="009A63A9" w:rsidRPr="008B3A48">
        <w:rPr>
          <w:rFonts w:ascii="Times New Roman" w:hAnsi="Times New Roman" w:cs="Times New Roman"/>
        </w:rPr>
        <w:t xml:space="preserve"> vil i det følgende bli kalt </w:t>
      </w:r>
      <w:r w:rsidR="005A4BCE" w:rsidRPr="008B3A48">
        <w:rPr>
          <w:rFonts w:ascii="Times New Roman" w:hAnsi="Times New Roman" w:cs="Times New Roman"/>
        </w:rPr>
        <w:t>”</w:t>
      </w:r>
      <w:r w:rsidR="0017581E">
        <w:rPr>
          <w:rFonts w:ascii="Times New Roman" w:hAnsi="Times New Roman" w:cs="Times New Roman"/>
        </w:rPr>
        <w:t>FMA</w:t>
      </w:r>
      <w:r w:rsidR="005A4BCE" w:rsidRPr="008B3A48">
        <w:rPr>
          <w:rFonts w:ascii="Times New Roman" w:hAnsi="Times New Roman" w:cs="Times New Roman"/>
        </w:rPr>
        <w:t>”</w:t>
      </w:r>
      <w:r w:rsidR="0017581E">
        <w:rPr>
          <w:rFonts w:ascii="Times New Roman" w:hAnsi="Times New Roman" w:cs="Times New Roman"/>
        </w:rPr>
        <w:t xml:space="preserve"> eller </w:t>
      </w:r>
      <w:r w:rsidR="009A63A9" w:rsidRPr="008B3A48">
        <w:rPr>
          <w:rFonts w:ascii="Times New Roman" w:hAnsi="Times New Roman" w:cs="Times New Roman"/>
        </w:rPr>
        <w:t>”</w:t>
      </w:r>
      <w:r w:rsidR="00EB2D0B">
        <w:rPr>
          <w:rFonts w:ascii="Times New Roman" w:hAnsi="Times New Roman" w:cs="Times New Roman"/>
        </w:rPr>
        <w:t>Oppdragsgiver</w:t>
      </w:r>
      <w:r w:rsidR="009A63A9" w:rsidRPr="008B3A48">
        <w:rPr>
          <w:rFonts w:ascii="Times New Roman" w:hAnsi="Times New Roman" w:cs="Times New Roman"/>
        </w:rPr>
        <w:t xml:space="preserve">”. </w:t>
      </w:r>
    </w:p>
    <w:p w14:paraId="4160F0E8" w14:textId="33A3C7CD" w:rsidR="009A63A9" w:rsidRDefault="009A63A9" w:rsidP="009A63A9">
      <w:pPr>
        <w:rPr>
          <w:rStyle w:val="Hyperkobling"/>
          <w:rFonts w:ascii="Times New Roman" w:hAnsi="Times New Roman" w:cs="Times New Roman"/>
        </w:rPr>
      </w:pPr>
      <w:r w:rsidRPr="008B3A48">
        <w:rPr>
          <w:rFonts w:ascii="Times New Roman" w:hAnsi="Times New Roman" w:cs="Times New Roman"/>
        </w:rPr>
        <w:t>Ytterligere informasjon er tilgjengelig p</w:t>
      </w:r>
      <w:r w:rsidR="00B80691">
        <w:rPr>
          <w:rFonts w:ascii="Times New Roman" w:hAnsi="Times New Roman" w:cs="Times New Roman"/>
        </w:rPr>
        <w:t>å internett på følgende adresse</w:t>
      </w:r>
      <w:r w:rsidR="00B80691" w:rsidRPr="00B80691">
        <w:rPr>
          <w:rFonts w:ascii="Times New Roman" w:hAnsi="Times New Roman" w:cs="Times New Roman"/>
        </w:rPr>
        <w:t xml:space="preserve">: </w:t>
      </w:r>
      <w:hyperlink r:id="rId13" w:history="1">
        <w:r w:rsidR="0017581E" w:rsidRPr="0017581E">
          <w:rPr>
            <w:rStyle w:val="Hyperkobling"/>
            <w:rFonts w:ascii="Times New Roman" w:hAnsi="Times New Roman" w:cs="Times New Roman"/>
          </w:rPr>
          <w:t>http://www.forsvaret/</w:t>
        </w:r>
        <w:r w:rsidR="0017581E" w:rsidRPr="00FF7089">
          <w:rPr>
            <w:rStyle w:val="Hyperkobling"/>
            <w:rFonts w:ascii="Times New Roman" w:hAnsi="Times New Roman" w:cs="Times New Roman"/>
          </w:rPr>
          <w:t>forsvarsmateriell.no</w:t>
        </w:r>
      </w:hyperlink>
    </w:p>
    <w:p w14:paraId="37093ACA" w14:textId="78211605" w:rsidR="005464A9" w:rsidRDefault="005464A9" w:rsidP="00F441E4">
      <w:pPr>
        <w:pStyle w:val="Overskrift2"/>
        <w:numPr>
          <w:ilvl w:val="1"/>
          <w:numId w:val="1"/>
        </w:numPr>
        <w:rPr>
          <w:rFonts w:cs="Times New Roman"/>
        </w:rPr>
      </w:pPr>
      <w:bookmarkStart w:id="6" w:name="_Toc482711853"/>
      <w:bookmarkStart w:id="7" w:name="_Toc522086844"/>
      <w:r>
        <w:rPr>
          <w:rFonts w:cs="Times New Roman"/>
        </w:rPr>
        <w:t>Bruker</w:t>
      </w:r>
      <w:bookmarkEnd w:id="6"/>
      <w:bookmarkEnd w:id="7"/>
    </w:p>
    <w:p w14:paraId="17305E21" w14:textId="7B8127D5" w:rsidR="00D0421E" w:rsidRPr="009D7345" w:rsidRDefault="009D7345" w:rsidP="00882C07">
      <w:pPr>
        <w:rPr>
          <w:rFonts w:ascii="Times New Roman" w:hAnsi="Times New Roman" w:cs="Times New Roman"/>
        </w:rPr>
      </w:pPr>
      <w:r w:rsidRPr="009D7345">
        <w:rPr>
          <w:rFonts w:ascii="Times New Roman" w:hAnsi="Times New Roman" w:cs="Times New Roman"/>
        </w:rPr>
        <w:t>Oppdragsgiver skal inngå denne avtalen på vegne av</w:t>
      </w:r>
      <w:r w:rsidR="00882C07">
        <w:rPr>
          <w:rFonts w:ascii="Times New Roman" w:hAnsi="Times New Roman" w:cs="Times New Roman"/>
        </w:rPr>
        <w:t xml:space="preserve"> </w:t>
      </w:r>
      <w:r w:rsidR="00882C07" w:rsidRPr="00882C07">
        <w:rPr>
          <w:rFonts w:ascii="Times New Roman" w:hAnsi="Times New Roman" w:cs="Times New Roman"/>
        </w:rPr>
        <w:t>Cyberforsvaret IKT-tjenester (CIKT). CIKT har ansvar for teknisk drift og videreutvikling både av Forsvarets integrerte forvaltningsplattform (FIF) og tilgrensende produksjonssystemer, samt maskin- og programvare som understøtter disse. Interne prosesser er basert på ITIL-rammeverk, og det er pekt ut egne prosessledere innenfor hendelse, problem, endring, test, ko</w:t>
      </w:r>
      <w:r w:rsidR="00882C07">
        <w:rPr>
          <w:rFonts w:ascii="Times New Roman" w:hAnsi="Times New Roman" w:cs="Times New Roman"/>
        </w:rPr>
        <w:t xml:space="preserve">nfigurasjonsstyring og </w:t>
      </w:r>
      <w:proofErr w:type="spellStart"/>
      <w:r w:rsidR="00882C07">
        <w:rPr>
          <w:rFonts w:ascii="Times New Roman" w:hAnsi="Times New Roman" w:cs="Times New Roman"/>
        </w:rPr>
        <w:t>release</w:t>
      </w:r>
      <w:proofErr w:type="spellEnd"/>
      <w:r w:rsidR="00882C07">
        <w:rPr>
          <w:rFonts w:ascii="Times New Roman" w:hAnsi="Times New Roman" w:cs="Times New Roman"/>
        </w:rPr>
        <w:t>.</w:t>
      </w:r>
    </w:p>
    <w:p w14:paraId="252DADAE" w14:textId="56B01168" w:rsidR="00DF7155" w:rsidRDefault="00DF7155" w:rsidP="00F441E4">
      <w:pPr>
        <w:pStyle w:val="Overskrift2"/>
        <w:numPr>
          <w:ilvl w:val="1"/>
          <w:numId w:val="1"/>
        </w:numPr>
        <w:rPr>
          <w:rFonts w:cs="Times New Roman"/>
        </w:rPr>
      </w:pPr>
      <w:bookmarkStart w:id="8" w:name="_Toc482711854"/>
      <w:bookmarkStart w:id="9" w:name="_Toc522086845"/>
      <w:r w:rsidRPr="00DF7155">
        <w:rPr>
          <w:rFonts w:cs="Times New Roman"/>
        </w:rPr>
        <w:t>Anskaffelsens formål</w:t>
      </w:r>
      <w:bookmarkEnd w:id="8"/>
      <w:bookmarkEnd w:id="9"/>
    </w:p>
    <w:p w14:paraId="4C6DD0FA" w14:textId="77777777" w:rsidR="000629D0" w:rsidRDefault="000629D0" w:rsidP="000629D0">
      <w:pPr>
        <w:rPr>
          <w:rFonts w:ascii="Times New Roman" w:hAnsi="Times New Roman" w:cs="Times New Roman"/>
        </w:rPr>
      </w:pPr>
      <w:r>
        <w:rPr>
          <w:rFonts w:ascii="Times New Roman" w:hAnsi="Times New Roman" w:cs="Times New Roman"/>
        </w:rPr>
        <w:t>Forsvaret</w:t>
      </w:r>
      <w:r w:rsidRPr="000629D0">
        <w:rPr>
          <w:rFonts w:ascii="Times New Roman" w:hAnsi="Times New Roman" w:cs="Times New Roman"/>
        </w:rPr>
        <w:t xml:space="preserve"> innføre</w:t>
      </w:r>
      <w:r>
        <w:rPr>
          <w:rFonts w:ascii="Times New Roman" w:hAnsi="Times New Roman" w:cs="Times New Roman"/>
        </w:rPr>
        <w:t>r</w:t>
      </w:r>
      <w:r w:rsidRPr="000629D0">
        <w:rPr>
          <w:rFonts w:ascii="Times New Roman" w:hAnsi="Times New Roman" w:cs="Times New Roman"/>
        </w:rPr>
        <w:t xml:space="preserve"> et felles system for styring og kontroll av personell-, materiell-, og økonomifunksjoner</w:t>
      </w:r>
      <w:r>
        <w:rPr>
          <w:rFonts w:ascii="Times New Roman" w:hAnsi="Times New Roman" w:cs="Times New Roman"/>
        </w:rPr>
        <w:t xml:space="preserve"> (FIF)</w:t>
      </w:r>
      <w:r w:rsidRPr="000629D0">
        <w:rPr>
          <w:rFonts w:ascii="Times New Roman" w:hAnsi="Times New Roman" w:cs="Times New Roman"/>
        </w:rPr>
        <w:t xml:space="preserve">. Forsvarets organisasjon og prosesser innen disse områdene skal tilpasses, slik at det oppnås betydelige innsparinger og effektiviseringer som resultat av investeringene. Innføring av ny informasjonsteknologi skal tilpasses eksisterende systemer og kompetanse der dette er </w:t>
      </w:r>
      <w:r w:rsidRPr="000629D0">
        <w:rPr>
          <w:rFonts w:ascii="Times New Roman" w:hAnsi="Times New Roman" w:cs="Times New Roman"/>
        </w:rPr>
        <w:lastRenderedPageBreak/>
        <w:t>regningssvarende, og ut fra forutsetningen om at det skal konvergeres mot et felles styringssystem for Forsvaret.</w:t>
      </w:r>
    </w:p>
    <w:p w14:paraId="4906EA77" w14:textId="1F49A124" w:rsidR="00F851E7" w:rsidRDefault="000629D0" w:rsidP="00F851E7">
      <w:pPr>
        <w:rPr>
          <w:rFonts w:ascii="Times New Roman" w:hAnsi="Times New Roman" w:cs="Times New Roman"/>
        </w:rPr>
      </w:pPr>
      <w:r w:rsidRPr="000629D0">
        <w:rPr>
          <w:rFonts w:ascii="Times New Roman" w:hAnsi="Times New Roman" w:cs="Times New Roman"/>
        </w:rPr>
        <w:t xml:space="preserve">Formålet med denne utlysningen er å fylle en rolle som Talentstyringskonsulent i CIKT. </w:t>
      </w:r>
      <w:r>
        <w:rPr>
          <w:rFonts w:ascii="Times New Roman" w:hAnsi="Times New Roman" w:cs="Times New Roman"/>
        </w:rPr>
        <w:t>Konsulenten skal i perioden yte bistand til CIKT innenfor fagfeltet Talentstyring, herunder</w:t>
      </w:r>
      <w:r w:rsidR="00AD3852">
        <w:rPr>
          <w:rFonts w:ascii="Times New Roman" w:hAnsi="Times New Roman" w:cs="Times New Roman"/>
        </w:rPr>
        <w:t xml:space="preserve"> men ikke begrenset til</w:t>
      </w:r>
      <w:r w:rsidR="00F851E7">
        <w:rPr>
          <w:rFonts w:ascii="Times New Roman" w:hAnsi="Times New Roman" w:cs="Times New Roman"/>
        </w:rPr>
        <w:t>:</w:t>
      </w:r>
    </w:p>
    <w:p w14:paraId="6EA3C127" w14:textId="77777777" w:rsidR="00F851E7" w:rsidRDefault="00F851E7" w:rsidP="00F851E7">
      <w:pPr>
        <w:numPr>
          <w:ilvl w:val="0"/>
          <w:numId w:val="31"/>
        </w:numPr>
        <w:rPr>
          <w:rFonts w:ascii="Times New Roman" w:hAnsi="Times New Roman" w:cs="Times New Roman"/>
        </w:rPr>
      </w:pPr>
      <w:r w:rsidRPr="00F851E7">
        <w:rPr>
          <w:rFonts w:ascii="Times New Roman" w:hAnsi="Times New Roman" w:cs="Times New Roman"/>
        </w:rPr>
        <w:t>Utvikle løsning basert på SAP Talent Management</w:t>
      </w:r>
    </w:p>
    <w:p w14:paraId="7A8773E3" w14:textId="5BA04DB9" w:rsidR="00F851E7" w:rsidRDefault="00F851E7" w:rsidP="00F851E7">
      <w:pPr>
        <w:numPr>
          <w:ilvl w:val="0"/>
          <w:numId w:val="31"/>
        </w:numPr>
        <w:rPr>
          <w:rFonts w:ascii="Times New Roman" w:hAnsi="Times New Roman" w:cs="Times New Roman"/>
        </w:rPr>
      </w:pPr>
      <w:r w:rsidRPr="00F851E7">
        <w:rPr>
          <w:rFonts w:ascii="Times New Roman" w:hAnsi="Times New Roman" w:cs="Times New Roman"/>
        </w:rPr>
        <w:t xml:space="preserve">Definere funksjonelle og tekniske løsninger basert på SAP sine produkter, herunder kvalifikasjonskatalog og </w:t>
      </w:r>
      <w:proofErr w:type="spellStart"/>
      <w:r w:rsidRPr="00F851E7">
        <w:rPr>
          <w:rFonts w:ascii="Times New Roman" w:hAnsi="Times New Roman" w:cs="Times New Roman"/>
        </w:rPr>
        <w:t>skalaverdier</w:t>
      </w:r>
      <w:proofErr w:type="spellEnd"/>
      <w:r w:rsidRPr="00F851E7">
        <w:rPr>
          <w:rFonts w:ascii="Times New Roman" w:hAnsi="Times New Roman" w:cs="Times New Roman"/>
        </w:rPr>
        <w:t xml:space="preserve"> i ECC knyttet mot E-</w:t>
      </w:r>
      <w:proofErr w:type="spellStart"/>
      <w:r w:rsidRPr="00F851E7">
        <w:rPr>
          <w:rFonts w:ascii="Times New Roman" w:hAnsi="Times New Roman" w:cs="Times New Roman"/>
        </w:rPr>
        <w:t>recruiting</w:t>
      </w:r>
      <w:proofErr w:type="spellEnd"/>
    </w:p>
    <w:p w14:paraId="7426E115" w14:textId="4E8ECC73" w:rsidR="000629D0" w:rsidRPr="00F851E7" w:rsidRDefault="00AD3852" w:rsidP="000629D0">
      <w:pPr>
        <w:pStyle w:val="Listeavsnitt"/>
        <w:numPr>
          <w:ilvl w:val="0"/>
          <w:numId w:val="31"/>
        </w:numPr>
        <w:rPr>
          <w:rFonts w:ascii="Times New Roman" w:hAnsi="Times New Roman" w:cs="Times New Roman"/>
        </w:rPr>
      </w:pPr>
      <w:r>
        <w:rPr>
          <w:rFonts w:ascii="Times New Roman" w:hAnsi="Times New Roman" w:cs="Times New Roman"/>
        </w:rPr>
        <w:t>I</w:t>
      </w:r>
      <w:r w:rsidR="00F851E7" w:rsidRPr="00F851E7">
        <w:rPr>
          <w:rFonts w:ascii="Times New Roman" w:hAnsi="Times New Roman" w:cs="Times New Roman"/>
        </w:rPr>
        <w:t>vareta rollen som senior fagressurs.</w:t>
      </w:r>
    </w:p>
    <w:p w14:paraId="7093B1DB" w14:textId="553C359C" w:rsidR="00AD3852" w:rsidRPr="000629D0" w:rsidRDefault="000629D0" w:rsidP="000629D0">
      <w:pPr>
        <w:rPr>
          <w:rFonts w:ascii="Times New Roman" w:hAnsi="Times New Roman" w:cs="Times New Roman"/>
        </w:rPr>
      </w:pPr>
      <w:r w:rsidRPr="000629D0">
        <w:rPr>
          <w:rFonts w:ascii="Times New Roman" w:hAnsi="Times New Roman" w:cs="Times New Roman"/>
        </w:rPr>
        <w:t xml:space="preserve">Rollen </w:t>
      </w:r>
      <w:r w:rsidR="00DC187D">
        <w:rPr>
          <w:rFonts w:ascii="Times New Roman" w:hAnsi="Times New Roman" w:cs="Times New Roman"/>
        </w:rPr>
        <w:t>skal bestå av én konsulent</w:t>
      </w:r>
      <w:r w:rsidRPr="000629D0">
        <w:rPr>
          <w:rFonts w:ascii="Times New Roman" w:hAnsi="Times New Roman" w:cs="Times New Roman"/>
        </w:rPr>
        <w:t>.</w:t>
      </w:r>
      <w:r w:rsidR="00B863EF">
        <w:rPr>
          <w:rFonts w:ascii="Times New Roman" w:hAnsi="Times New Roman" w:cs="Times New Roman"/>
        </w:rPr>
        <w:t xml:space="preserve"> </w:t>
      </w:r>
      <w:r w:rsidR="00AD3852">
        <w:rPr>
          <w:rFonts w:ascii="Times New Roman" w:hAnsi="Times New Roman" w:cs="Times New Roman"/>
        </w:rPr>
        <w:t xml:space="preserve">Nærmere beskrivelse av anskaffelsen (inkludert kompetansekrav), fremgår av </w:t>
      </w:r>
      <w:r w:rsidR="005D3396">
        <w:rPr>
          <w:rFonts w:ascii="Times New Roman" w:hAnsi="Times New Roman" w:cs="Times New Roman"/>
        </w:rPr>
        <w:t xml:space="preserve">Del 2 </w:t>
      </w:r>
      <w:r w:rsidR="00B863EF">
        <w:rPr>
          <w:rFonts w:ascii="Times New Roman" w:hAnsi="Times New Roman" w:cs="Times New Roman"/>
        </w:rPr>
        <w:t>Vedlegg B Bilag 1.</w:t>
      </w:r>
    </w:p>
    <w:p w14:paraId="19D3C008" w14:textId="2D85D464" w:rsidR="007B73DF" w:rsidRDefault="007B73DF" w:rsidP="007B73DF">
      <w:pPr>
        <w:pStyle w:val="Overskrift2"/>
        <w:numPr>
          <w:ilvl w:val="1"/>
          <w:numId w:val="1"/>
        </w:numPr>
        <w:rPr>
          <w:rFonts w:cs="Times New Roman"/>
        </w:rPr>
      </w:pPr>
      <w:bookmarkStart w:id="10" w:name="_Toc482711856"/>
      <w:bookmarkStart w:id="11" w:name="_Toc522086846"/>
      <w:bookmarkStart w:id="12" w:name="_Toc482711855"/>
      <w:r w:rsidRPr="00DF7155">
        <w:rPr>
          <w:rFonts w:cs="Times New Roman"/>
        </w:rPr>
        <w:t xml:space="preserve">Anskaffelsens </w:t>
      </w:r>
      <w:bookmarkEnd w:id="10"/>
      <w:r w:rsidR="006B1EB2">
        <w:rPr>
          <w:rFonts w:cs="Times New Roman"/>
        </w:rPr>
        <w:t>varighet og omfang</w:t>
      </w:r>
      <w:bookmarkEnd w:id="11"/>
    </w:p>
    <w:p w14:paraId="4DA6DF78" w14:textId="3DF58624" w:rsidR="00403537" w:rsidRDefault="00403537" w:rsidP="007B73DF">
      <w:pPr>
        <w:pStyle w:val="Ingenmellomrom"/>
        <w:rPr>
          <w:rFonts w:ascii="Times New Roman" w:hAnsi="Times New Roman" w:cs="Times New Roman"/>
        </w:rPr>
      </w:pPr>
      <w:r>
        <w:rPr>
          <w:rFonts w:ascii="Times New Roman" w:hAnsi="Times New Roman" w:cs="Times New Roman"/>
        </w:rPr>
        <w:t>Oppdragsgiver har til hensikt å inngå kontrakt med oppstart tidligst 01.01.1</w:t>
      </w:r>
      <w:r w:rsidR="00890F11">
        <w:rPr>
          <w:rFonts w:ascii="Times New Roman" w:hAnsi="Times New Roman" w:cs="Times New Roman"/>
        </w:rPr>
        <w:t>9</w:t>
      </w:r>
      <w:r w:rsidR="009B0254">
        <w:rPr>
          <w:rFonts w:ascii="Times New Roman" w:hAnsi="Times New Roman" w:cs="Times New Roman"/>
        </w:rPr>
        <w:t xml:space="preserve">. Endelig oppstartstidspunkt avhenger av når konsulenten kan autoriseres, og avtales nærmere med arbeidsleder i samarbeid med sikkerhetsleder. </w:t>
      </w:r>
    </w:p>
    <w:p w14:paraId="15D7E446" w14:textId="77777777" w:rsidR="00403537" w:rsidRDefault="00403537" w:rsidP="007B73DF">
      <w:pPr>
        <w:pStyle w:val="Ingenmellomrom"/>
        <w:rPr>
          <w:rFonts w:ascii="Times New Roman" w:hAnsi="Times New Roman" w:cs="Times New Roman"/>
        </w:rPr>
      </w:pPr>
    </w:p>
    <w:p w14:paraId="2C0311AA" w14:textId="053DBBC4" w:rsidR="007B73DF" w:rsidRDefault="00F424E7" w:rsidP="007B73DF">
      <w:pPr>
        <w:pStyle w:val="Ingenmellomrom"/>
        <w:rPr>
          <w:rFonts w:ascii="Times New Roman" w:hAnsi="Times New Roman" w:cs="Times New Roman"/>
        </w:rPr>
      </w:pPr>
      <w:r>
        <w:rPr>
          <w:rFonts w:ascii="Times New Roman" w:hAnsi="Times New Roman" w:cs="Times New Roman"/>
        </w:rPr>
        <w:t xml:space="preserve">Avtalen er estimert </w:t>
      </w:r>
      <w:r w:rsidR="006B1EB2">
        <w:rPr>
          <w:rFonts w:ascii="Times New Roman" w:hAnsi="Times New Roman" w:cs="Times New Roman"/>
        </w:rPr>
        <w:t>til 1800 timer</w:t>
      </w:r>
      <w:r w:rsidR="00890F11">
        <w:rPr>
          <w:rFonts w:ascii="Times New Roman" w:hAnsi="Times New Roman" w:cs="Times New Roman"/>
        </w:rPr>
        <w:t xml:space="preserve"> i perioden fra og med 01.01.19 til og med 31.12.19</w:t>
      </w:r>
      <w:r w:rsidR="00403537">
        <w:rPr>
          <w:rFonts w:ascii="Times New Roman" w:hAnsi="Times New Roman" w:cs="Times New Roman"/>
        </w:rPr>
        <w:t>.</w:t>
      </w:r>
    </w:p>
    <w:p w14:paraId="0034CF6A" w14:textId="77777777" w:rsidR="00403537" w:rsidRDefault="00403537" w:rsidP="007B73DF">
      <w:pPr>
        <w:pStyle w:val="Ingenmellomrom"/>
        <w:rPr>
          <w:rFonts w:ascii="Times New Roman" w:hAnsi="Times New Roman" w:cs="Times New Roman"/>
        </w:rPr>
      </w:pPr>
    </w:p>
    <w:p w14:paraId="2444390F" w14:textId="57B196D8" w:rsidR="00403537" w:rsidRDefault="00403537" w:rsidP="007B73DF">
      <w:pPr>
        <w:pStyle w:val="Ingenmellomrom"/>
        <w:rPr>
          <w:rFonts w:ascii="Times New Roman" w:hAnsi="Times New Roman" w:cs="Times New Roman"/>
          <w:highlight w:val="lightGray"/>
        </w:rPr>
      </w:pPr>
      <w:r>
        <w:rPr>
          <w:rFonts w:ascii="Times New Roman" w:hAnsi="Times New Roman" w:cs="Times New Roman"/>
        </w:rPr>
        <w:t xml:space="preserve">Oppdragsgiver skal ha en ensidig rett til å forlenge avtalen inntil 18 </w:t>
      </w:r>
      <w:proofErr w:type="spellStart"/>
      <w:r>
        <w:rPr>
          <w:rFonts w:ascii="Times New Roman" w:hAnsi="Times New Roman" w:cs="Times New Roman"/>
        </w:rPr>
        <w:t>mnd</w:t>
      </w:r>
      <w:proofErr w:type="spellEnd"/>
      <w:r>
        <w:rPr>
          <w:rFonts w:ascii="Times New Roman" w:hAnsi="Times New Roman" w:cs="Times New Roman"/>
        </w:rPr>
        <w:t xml:space="preserve"> tilsvarende inntil ytterligere 3000 timer (opsjon). Opsjonen kan utløses helt eller delvis. Maksimal varighet vil såled</w:t>
      </w:r>
      <w:r w:rsidR="00890F11">
        <w:rPr>
          <w:rFonts w:ascii="Times New Roman" w:hAnsi="Times New Roman" w:cs="Times New Roman"/>
        </w:rPr>
        <w:t>es kunne bli til og med 30.06.21</w:t>
      </w:r>
      <w:r>
        <w:rPr>
          <w:rFonts w:ascii="Times New Roman" w:hAnsi="Times New Roman" w:cs="Times New Roman"/>
        </w:rPr>
        <w:t>.</w:t>
      </w:r>
    </w:p>
    <w:p w14:paraId="6CC5AB24" w14:textId="51121A08" w:rsidR="00DF7155" w:rsidRDefault="00DF7155" w:rsidP="007B73DF">
      <w:pPr>
        <w:pStyle w:val="Overskrift2"/>
        <w:numPr>
          <w:ilvl w:val="1"/>
          <w:numId w:val="1"/>
        </w:numPr>
        <w:rPr>
          <w:rFonts w:cs="Times New Roman"/>
        </w:rPr>
      </w:pPr>
      <w:bookmarkStart w:id="13" w:name="_Toc482711857"/>
      <w:bookmarkStart w:id="14" w:name="_Toc522086847"/>
      <w:bookmarkEnd w:id="12"/>
      <w:r w:rsidRPr="004C5D84">
        <w:rPr>
          <w:rFonts w:cs="Times New Roman"/>
        </w:rPr>
        <w:t>Kontraktstype</w:t>
      </w:r>
      <w:bookmarkEnd w:id="13"/>
      <w:bookmarkEnd w:id="14"/>
    </w:p>
    <w:p w14:paraId="4EB96211" w14:textId="52F4CD16" w:rsidR="00C96BE0" w:rsidRDefault="00C96BE0" w:rsidP="00C96BE0">
      <w:pPr>
        <w:rPr>
          <w:rFonts w:ascii="Times New Roman" w:hAnsi="Times New Roman" w:cs="Times New Roman"/>
        </w:rPr>
      </w:pPr>
      <w:r w:rsidRPr="00C96BE0">
        <w:rPr>
          <w:rFonts w:ascii="Times New Roman" w:hAnsi="Times New Roman" w:cs="Times New Roman"/>
        </w:rPr>
        <w:t xml:space="preserve">For oppdraget skal det inngås kontrakt med én </w:t>
      </w:r>
      <w:r w:rsidR="00633A4C">
        <w:rPr>
          <w:rFonts w:ascii="Times New Roman" w:hAnsi="Times New Roman" w:cs="Times New Roman"/>
        </w:rPr>
        <w:t>l</w:t>
      </w:r>
      <w:r w:rsidR="00EB2D0B">
        <w:rPr>
          <w:rFonts w:ascii="Times New Roman" w:hAnsi="Times New Roman" w:cs="Times New Roman"/>
        </w:rPr>
        <w:t>everandør</w:t>
      </w:r>
      <w:r w:rsidRPr="00C96BE0">
        <w:rPr>
          <w:rFonts w:ascii="Times New Roman" w:hAnsi="Times New Roman" w:cs="Times New Roman"/>
        </w:rPr>
        <w:t>.</w:t>
      </w:r>
    </w:p>
    <w:p w14:paraId="146C9F0F" w14:textId="36BF7A76" w:rsidR="00890F11" w:rsidRPr="00C96BE0" w:rsidRDefault="00890F11" w:rsidP="00C96BE0">
      <w:pPr>
        <w:rPr>
          <w:rFonts w:ascii="Times New Roman" w:hAnsi="Times New Roman" w:cs="Times New Roman"/>
        </w:rPr>
      </w:pPr>
      <w:r>
        <w:rPr>
          <w:rFonts w:ascii="Times New Roman" w:hAnsi="Times New Roman" w:cs="Times New Roman"/>
        </w:rPr>
        <w:t xml:space="preserve">FMA </w:t>
      </w:r>
      <w:r w:rsidRPr="00890F11">
        <w:rPr>
          <w:rFonts w:ascii="Times New Roman" w:hAnsi="Times New Roman" w:cs="Times New Roman"/>
        </w:rPr>
        <w:t>benytte</w:t>
      </w:r>
      <w:r>
        <w:rPr>
          <w:rFonts w:ascii="Times New Roman" w:hAnsi="Times New Roman" w:cs="Times New Roman"/>
        </w:rPr>
        <w:t>r</w:t>
      </w:r>
      <w:r w:rsidRPr="00890F11">
        <w:rPr>
          <w:rFonts w:ascii="Times New Roman" w:hAnsi="Times New Roman" w:cs="Times New Roman"/>
        </w:rPr>
        <w:t xml:space="preserve"> Statens standardavtaler for konsulentanskaffelser, bistandsavtalen (SSA-B) med tilhørende bilag. Det er ikke foretatt endringer i selve avtaledokumentet utover at side 1 og 2 er erstattet med </w:t>
      </w:r>
      <w:proofErr w:type="spellStart"/>
      <w:r w:rsidRPr="00890F11">
        <w:rPr>
          <w:rFonts w:ascii="Times New Roman" w:hAnsi="Times New Roman" w:cs="Times New Roman"/>
        </w:rPr>
        <w:t>FMAs</w:t>
      </w:r>
      <w:proofErr w:type="spellEnd"/>
      <w:r w:rsidRPr="00890F11">
        <w:rPr>
          <w:rFonts w:ascii="Times New Roman" w:hAnsi="Times New Roman" w:cs="Times New Roman"/>
        </w:rPr>
        <w:t xml:space="preserve"> </w:t>
      </w:r>
      <w:proofErr w:type="spellStart"/>
      <w:r w:rsidRPr="00890F11">
        <w:rPr>
          <w:rFonts w:ascii="Times New Roman" w:hAnsi="Times New Roman" w:cs="Times New Roman"/>
        </w:rPr>
        <w:t>kontraktsforside</w:t>
      </w:r>
      <w:proofErr w:type="spellEnd"/>
      <w:r w:rsidRPr="00890F11">
        <w:rPr>
          <w:rFonts w:ascii="Times New Roman" w:hAnsi="Times New Roman" w:cs="Times New Roman"/>
        </w:rPr>
        <w:t xml:space="preserve">. </w:t>
      </w:r>
      <w:proofErr w:type="spellStart"/>
      <w:r w:rsidRPr="00890F11">
        <w:rPr>
          <w:rFonts w:ascii="Times New Roman" w:hAnsi="Times New Roman" w:cs="Times New Roman"/>
        </w:rPr>
        <w:t>FMAs</w:t>
      </w:r>
      <w:proofErr w:type="spellEnd"/>
      <w:r w:rsidRPr="00890F11">
        <w:rPr>
          <w:rFonts w:ascii="Times New Roman" w:hAnsi="Times New Roman" w:cs="Times New Roman"/>
        </w:rPr>
        <w:t xml:space="preserve"> endringer til de generelle avtalevilkårene i SSA-B er inntatt i </w:t>
      </w:r>
      <w:proofErr w:type="spellStart"/>
      <w:r w:rsidRPr="00890F11">
        <w:rPr>
          <w:rFonts w:ascii="Times New Roman" w:hAnsi="Times New Roman" w:cs="Times New Roman"/>
        </w:rPr>
        <w:t>kontraktsbilag</w:t>
      </w:r>
      <w:proofErr w:type="spellEnd"/>
      <w:r w:rsidRPr="00890F11">
        <w:rPr>
          <w:rFonts w:ascii="Times New Roman" w:hAnsi="Times New Roman" w:cs="Times New Roman"/>
        </w:rPr>
        <w:t xml:space="preserve"> 5 i SSA-B.</w:t>
      </w:r>
    </w:p>
    <w:p w14:paraId="3E0E4487" w14:textId="6E158609" w:rsidR="005464A9" w:rsidRDefault="005464A9" w:rsidP="007B73DF">
      <w:pPr>
        <w:pStyle w:val="Overskrift2"/>
        <w:numPr>
          <w:ilvl w:val="1"/>
          <w:numId w:val="1"/>
        </w:numPr>
      </w:pPr>
      <w:bookmarkStart w:id="15" w:name="_Toc482711858"/>
      <w:bookmarkStart w:id="16" w:name="_Toc522086848"/>
      <w:bookmarkStart w:id="17" w:name="_Toc441227323"/>
      <w:r>
        <w:t>Konkurransegrunnlagets oppbygning</w:t>
      </w:r>
      <w:bookmarkEnd w:id="15"/>
      <w:bookmarkEnd w:id="16"/>
      <w:r>
        <w:t xml:space="preserve"> </w:t>
      </w:r>
    </w:p>
    <w:p w14:paraId="66DDF7FE" w14:textId="77777777" w:rsidR="005464A9" w:rsidRPr="004C5D84" w:rsidRDefault="005464A9" w:rsidP="005464A9">
      <w:pPr>
        <w:rPr>
          <w:rFonts w:ascii="Times New Roman" w:hAnsi="Times New Roman" w:cs="Times New Roman"/>
          <w:lang w:eastAsia="nb-NO"/>
        </w:rPr>
      </w:pPr>
      <w:r w:rsidRPr="004C5D84">
        <w:rPr>
          <w:rFonts w:ascii="Times New Roman" w:hAnsi="Times New Roman" w:cs="Times New Roman"/>
          <w:lang w:eastAsia="nb-NO"/>
        </w:rPr>
        <w:t>Konkurransegrunnlaget består av to deler:</w:t>
      </w:r>
    </w:p>
    <w:p w14:paraId="5AFBFDD6" w14:textId="573408DA" w:rsidR="00E364F9" w:rsidRDefault="005464A9" w:rsidP="005464A9">
      <w:pPr>
        <w:rPr>
          <w:rFonts w:ascii="Times New Roman" w:hAnsi="Times New Roman" w:cs="Times New Roman"/>
          <w:lang w:eastAsia="nb-NO"/>
        </w:rPr>
      </w:pPr>
      <w:r w:rsidRPr="00FF394C">
        <w:rPr>
          <w:rFonts w:ascii="Times New Roman" w:hAnsi="Times New Roman" w:cs="Times New Roman"/>
          <w:b/>
          <w:lang w:eastAsia="nb-NO"/>
        </w:rPr>
        <w:t>Del 1</w:t>
      </w:r>
      <w:r w:rsidRPr="004C5D84">
        <w:rPr>
          <w:rFonts w:ascii="Times New Roman" w:hAnsi="Times New Roman" w:cs="Times New Roman"/>
          <w:lang w:eastAsia="nb-NO"/>
        </w:rPr>
        <w:t xml:space="preserve"> inneholder prosedyrer og rammer som beskriver hvordan prosessen vil forløpe inntil kontraktstildelingen, samt skjema og maler til bruk for </w:t>
      </w:r>
      <w:r>
        <w:rPr>
          <w:rFonts w:ascii="Times New Roman" w:hAnsi="Times New Roman" w:cs="Times New Roman"/>
          <w:lang w:eastAsia="nb-NO"/>
        </w:rPr>
        <w:t>Leverandør</w:t>
      </w:r>
      <w:r w:rsidRPr="004C5D84">
        <w:rPr>
          <w:rFonts w:ascii="Times New Roman" w:hAnsi="Times New Roman" w:cs="Times New Roman"/>
          <w:lang w:eastAsia="nb-NO"/>
        </w:rPr>
        <w:t xml:space="preserve">en ved utarbeidelse av tilbud. Del 1 består av følgende dokumenter: </w:t>
      </w:r>
    </w:p>
    <w:tbl>
      <w:tblPr>
        <w:tblStyle w:val="Tabellrutenett"/>
        <w:tblW w:w="0" w:type="auto"/>
        <w:tblLook w:val="04A0" w:firstRow="1" w:lastRow="0" w:firstColumn="1" w:lastColumn="0" w:noHBand="0" w:noVBand="1"/>
      </w:tblPr>
      <w:tblGrid>
        <w:gridCol w:w="1683"/>
        <w:gridCol w:w="7529"/>
      </w:tblGrid>
      <w:tr w:rsidR="009F1AF7" w14:paraId="40C15B26" w14:textId="77777777" w:rsidTr="00E14EBD">
        <w:tc>
          <w:tcPr>
            <w:tcW w:w="1683" w:type="dxa"/>
          </w:tcPr>
          <w:p w14:paraId="375BE22D" w14:textId="60A020CC" w:rsidR="009F1AF7" w:rsidRDefault="009F1AF7" w:rsidP="009F1AF7">
            <w:pPr>
              <w:rPr>
                <w:rFonts w:ascii="Times New Roman" w:hAnsi="Times New Roman" w:cs="Times New Roman"/>
                <w:lang w:eastAsia="nb-NO"/>
              </w:rPr>
            </w:pPr>
            <w:r>
              <w:rPr>
                <w:rFonts w:ascii="Times New Roman" w:hAnsi="Times New Roman" w:cs="Times New Roman"/>
                <w:lang w:eastAsia="nb-NO"/>
              </w:rPr>
              <w:t>Hoveddokument</w:t>
            </w:r>
          </w:p>
        </w:tc>
        <w:tc>
          <w:tcPr>
            <w:tcW w:w="7529" w:type="dxa"/>
          </w:tcPr>
          <w:p w14:paraId="5B009783" w14:textId="7A171649" w:rsidR="009F1AF7" w:rsidRDefault="009F1AF7" w:rsidP="005464A9">
            <w:pPr>
              <w:rPr>
                <w:rFonts w:ascii="Times New Roman" w:hAnsi="Times New Roman" w:cs="Times New Roman"/>
                <w:lang w:eastAsia="nb-NO"/>
              </w:rPr>
            </w:pPr>
            <w:r>
              <w:rPr>
                <w:rFonts w:ascii="Times New Roman" w:hAnsi="Times New Roman" w:cs="Times New Roman"/>
                <w:lang w:eastAsia="nb-NO"/>
              </w:rPr>
              <w:t>Regler for anskaffelsen (dette dokument)</w:t>
            </w:r>
          </w:p>
        </w:tc>
      </w:tr>
      <w:tr w:rsidR="009F1AF7" w14:paraId="6E2F22B7" w14:textId="77777777" w:rsidTr="00E14EBD">
        <w:tc>
          <w:tcPr>
            <w:tcW w:w="1683" w:type="dxa"/>
          </w:tcPr>
          <w:p w14:paraId="3E4720C0" w14:textId="2F8347A3" w:rsidR="009F1AF7" w:rsidRDefault="002D4E4C" w:rsidP="005464A9">
            <w:pPr>
              <w:rPr>
                <w:rFonts w:ascii="Times New Roman" w:hAnsi="Times New Roman" w:cs="Times New Roman"/>
                <w:lang w:eastAsia="nb-NO"/>
              </w:rPr>
            </w:pPr>
            <w:r>
              <w:rPr>
                <w:rFonts w:ascii="Times New Roman" w:hAnsi="Times New Roman" w:cs="Times New Roman"/>
                <w:lang w:eastAsia="nb-NO"/>
              </w:rPr>
              <w:t>Vedlegg</w:t>
            </w:r>
            <w:r w:rsidR="00B03786">
              <w:rPr>
                <w:rFonts w:ascii="Times New Roman" w:hAnsi="Times New Roman" w:cs="Times New Roman"/>
                <w:lang w:eastAsia="nb-NO"/>
              </w:rPr>
              <w:t xml:space="preserve"> 1</w:t>
            </w:r>
          </w:p>
        </w:tc>
        <w:tc>
          <w:tcPr>
            <w:tcW w:w="7529" w:type="dxa"/>
          </w:tcPr>
          <w:p w14:paraId="49C037F2" w14:textId="0A467EA7" w:rsidR="009F1AF7" w:rsidRDefault="00B03786" w:rsidP="008A1481">
            <w:pPr>
              <w:rPr>
                <w:rFonts w:ascii="Times New Roman" w:hAnsi="Times New Roman" w:cs="Times New Roman"/>
                <w:lang w:eastAsia="nb-NO"/>
              </w:rPr>
            </w:pPr>
            <w:r w:rsidRPr="009F1AF7">
              <w:rPr>
                <w:rFonts w:ascii="Times New Roman" w:hAnsi="Times New Roman" w:cs="Times New Roman"/>
                <w:lang w:eastAsia="nb-NO"/>
              </w:rPr>
              <w:t>Tilbuds</w:t>
            </w:r>
            <w:r w:rsidR="00A92196">
              <w:rPr>
                <w:rFonts w:ascii="Times New Roman" w:hAnsi="Times New Roman" w:cs="Times New Roman"/>
                <w:lang w:eastAsia="nb-NO"/>
              </w:rPr>
              <w:t>brev</w:t>
            </w:r>
            <w:r w:rsidRPr="009F1AF7">
              <w:rPr>
                <w:rFonts w:ascii="Times New Roman" w:hAnsi="Times New Roman" w:cs="Times New Roman"/>
                <w:lang w:eastAsia="nb-NO"/>
              </w:rPr>
              <w:t xml:space="preserve"> </w:t>
            </w:r>
          </w:p>
        </w:tc>
      </w:tr>
      <w:tr w:rsidR="00B03786" w14:paraId="6F36EEAE" w14:textId="77777777" w:rsidTr="00E14EBD">
        <w:tc>
          <w:tcPr>
            <w:tcW w:w="1683" w:type="dxa"/>
          </w:tcPr>
          <w:p w14:paraId="449562C1" w14:textId="656E96DD" w:rsidR="00B03786" w:rsidRDefault="002D4E4C" w:rsidP="005464A9">
            <w:pPr>
              <w:rPr>
                <w:rFonts w:ascii="Times New Roman" w:hAnsi="Times New Roman" w:cs="Times New Roman"/>
                <w:lang w:eastAsia="nb-NO"/>
              </w:rPr>
            </w:pPr>
            <w:r>
              <w:rPr>
                <w:rFonts w:ascii="Times New Roman" w:hAnsi="Times New Roman" w:cs="Times New Roman"/>
                <w:lang w:eastAsia="nb-NO"/>
              </w:rPr>
              <w:t>Vedlegg</w:t>
            </w:r>
            <w:r w:rsidR="00B03786">
              <w:rPr>
                <w:rFonts w:ascii="Times New Roman" w:hAnsi="Times New Roman" w:cs="Times New Roman"/>
                <w:lang w:eastAsia="nb-NO"/>
              </w:rPr>
              <w:t xml:space="preserve"> 2</w:t>
            </w:r>
          </w:p>
        </w:tc>
        <w:tc>
          <w:tcPr>
            <w:tcW w:w="7529" w:type="dxa"/>
          </w:tcPr>
          <w:p w14:paraId="31FA6D11" w14:textId="1D04E09E" w:rsidR="00B03786" w:rsidRDefault="005A4BCE" w:rsidP="008A1481">
            <w:pPr>
              <w:rPr>
                <w:rFonts w:ascii="Times New Roman" w:hAnsi="Times New Roman" w:cs="Times New Roman"/>
                <w:lang w:eastAsia="nb-NO"/>
              </w:rPr>
            </w:pPr>
            <w:r>
              <w:rPr>
                <w:rFonts w:ascii="Times New Roman" w:hAnsi="Times New Roman" w:cs="Times New Roman"/>
                <w:lang w:eastAsia="nb-NO"/>
              </w:rPr>
              <w:t>Oversikt over forbehold/avvik</w:t>
            </w:r>
          </w:p>
        </w:tc>
      </w:tr>
      <w:tr w:rsidR="009F1AF7" w14:paraId="722B0A35" w14:textId="77777777" w:rsidTr="00E14EBD">
        <w:tc>
          <w:tcPr>
            <w:tcW w:w="1683" w:type="dxa"/>
          </w:tcPr>
          <w:p w14:paraId="2153C496" w14:textId="0090D684" w:rsidR="009F1AF7" w:rsidRDefault="002D4E4C" w:rsidP="005464A9">
            <w:pPr>
              <w:rPr>
                <w:rFonts w:ascii="Times New Roman" w:hAnsi="Times New Roman" w:cs="Times New Roman"/>
                <w:lang w:eastAsia="nb-NO"/>
              </w:rPr>
            </w:pPr>
            <w:r>
              <w:rPr>
                <w:rFonts w:ascii="Times New Roman" w:hAnsi="Times New Roman" w:cs="Times New Roman"/>
                <w:lang w:eastAsia="nb-NO"/>
              </w:rPr>
              <w:t>Vedlegg</w:t>
            </w:r>
            <w:r w:rsidR="00B03786">
              <w:rPr>
                <w:rFonts w:ascii="Times New Roman" w:hAnsi="Times New Roman" w:cs="Times New Roman"/>
                <w:lang w:eastAsia="nb-NO"/>
              </w:rPr>
              <w:t xml:space="preserve"> 3</w:t>
            </w:r>
          </w:p>
        </w:tc>
        <w:tc>
          <w:tcPr>
            <w:tcW w:w="7529" w:type="dxa"/>
          </w:tcPr>
          <w:p w14:paraId="25A97CF2" w14:textId="36E38C94" w:rsidR="009F1AF7" w:rsidRDefault="002D4E4C" w:rsidP="005464A9">
            <w:pPr>
              <w:rPr>
                <w:rFonts w:ascii="Times New Roman" w:hAnsi="Times New Roman" w:cs="Times New Roman"/>
                <w:lang w:eastAsia="nb-NO"/>
              </w:rPr>
            </w:pPr>
            <w:r>
              <w:rPr>
                <w:rFonts w:ascii="Times New Roman" w:hAnsi="Times New Roman" w:cs="Times New Roman"/>
                <w:lang w:eastAsia="nb-NO"/>
              </w:rPr>
              <w:t>Forpliktelseserklæring</w:t>
            </w:r>
          </w:p>
        </w:tc>
      </w:tr>
      <w:tr w:rsidR="009F1AF7" w14:paraId="5339CEF3" w14:textId="77777777" w:rsidTr="00E14EBD">
        <w:tc>
          <w:tcPr>
            <w:tcW w:w="1683" w:type="dxa"/>
          </w:tcPr>
          <w:p w14:paraId="7833793A" w14:textId="51F621BA" w:rsidR="009F1AF7" w:rsidRDefault="002D4E4C" w:rsidP="005464A9">
            <w:pPr>
              <w:rPr>
                <w:rFonts w:ascii="Times New Roman" w:hAnsi="Times New Roman" w:cs="Times New Roman"/>
                <w:lang w:eastAsia="nb-NO"/>
              </w:rPr>
            </w:pPr>
            <w:r>
              <w:rPr>
                <w:rFonts w:ascii="Times New Roman" w:hAnsi="Times New Roman" w:cs="Times New Roman"/>
                <w:lang w:eastAsia="nb-NO"/>
              </w:rPr>
              <w:t>Vedlegg</w:t>
            </w:r>
            <w:r w:rsidR="00B03786">
              <w:rPr>
                <w:rFonts w:ascii="Times New Roman" w:hAnsi="Times New Roman" w:cs="Times New Roman"/>
                <w:lang w:eastAsia="nb-NO"/>
              </w:rPr>
              <w:t xml:space="preserve"> 4</w:t>
            </w:r>
          </w:p>
        </w:tc>
        <w:tc>
          <w:tcPr>
            <w:tcW w:w="7529" w:type="dxa"/>
          </w:tcPr>
          <w:p w14:paraId="69BEAE83" w14:textId="3EE19835" w:rsidR="009F1AF7" w:rsidRDefault="002D4E4C" w:rsidP="008A1481">
            <w:pPr>
              <w:rPr>
                <w:rFonts w:ascii="Times New Roman" w:hAnsi="Times New Roman" w:cs="Times New Roman"/>
                <w:lang w:eastAsia="nb-NO"/>
              </w:rPr>
            </w:pPr>
            <w:r>
              <w:rPr>
                <w:rFonts w:ascii="Times New Roman" w:hAnsi="Times New Roman" w:cs="Times New Roman"/>
                <w:lang w:eastAsia="nb-NO"/>
              </w:rPr>
              <w:t xml:space="preserve">Etisk egenerklæringsskjema </w:t>
            </w:r>
            <w:r w:rsidRPr="00E364F9">
              <w:rPr>
                <w:rFonts w:ascii="Times New Roman" w:hAnsi="Times New Roman" w:cs="Times New Roman"/>
                <w:lang w:eastAsia="nb-NO"/>
              </w:rPr>
              <w:t>for leverandører til Forsvarsdepartementet med underliggende etater</w:t>
            </w:r>
          </w:p>
        </w:tc>
      </w:tr>
      <w:tr w:rsidR="009F1AF7" w14:paraId="62204122" w14:textId="77777777" w:rsidTr="00E14EBD">
        <w:tc>
          <w:tcPr>
            <w:tcW w:w="1683" w:type="dxa"/>
          </w:tcPr>
          <w:p w14:paraId="46443542" w14:textId="370E4862" w:rsidR="009F1AF7" w:rsidRDefault="002D4E4C" w:rsidP="005464A9">
            <w:pPr>
              <w:rPr>
                <w:rFonts w:ascii="Times New Roman" w:hAnsi="Times New Roman" w:cs="Times New Roman"/>
                <w:lang w:eastAsia="nb-NO"/>
              </w:rPr>
            </w:pPr>
            <w:r>
              <w:rPr>
                <w:rFonts w:ascii="Times New Roman" w:hAnsi="Times New Roman" w:cs="Times New Roman"/>
                <w:lang w:eastAsia="nb-NO"/>
              </w:rPr>
              <w:t>Vedlegg</w:t>
            </w:r>
            <w:r w:rsidR="00B03786">
              <w:rPr>
                <w:rFonts w:ascii="Times New Roman" w:hAnsi="Times New Roman" w:cs="Times New Roman"/>
                <w:lang w:eastAsia="nb-NO"/>
              </w:rPr>
              <w:t xml:space="preserve"> 5</w:t>
            </w:r>
          </w:p>
        </w:tc>
        <w:tc>
          <w:tcPr>
            <w:tcW w:w="7529" w:type="dxa"/>
          </w:tcPr>
          <w:p w14:paraId="41BBF12E" w14:textId="1C6D7CCA" w:rsidR="009F1AF7" w:rsidRDefault="005A4BCE" w:rsidP="008A1481">
            <w:pPr>
              <w:rPr>
                <w:rFonts w:ascii="Times New Roman" w:hAnsi="Times New Roman" w:cs="Times New Roman"/>
                <w:lang w:eastAsia="nb-NO"/>
              </w:rPr>
            </w:pPr>
            <w:r>
              <w:rPr>
                <w:rFonts w:cs="Times New Roman"/>
                <w:lang w:eastAsia="nb-NO"/>
              </w:rPr>
              <w:t>V</w:t>
            </w:r>
            <w:r w:rsidR="002D4E4C">
              <w:rPr>
                <w:rFonts w:cs="Times New Roman"/>
                <w:lang w:eastAsia="nb-NO"/>
              </w:rPr>
              <w:t>arsomhet, taushetsplikt og habilitet</w:t>
            </w:r>
          </w:p>
        </w:tc>
      </w:tr>
      <w:tr w:rsidR="002D4E4C" w14:paraId="37378BE8" w14:textId="77777777" w:rsidTr="00E14EBD">
        <w:tc>
          <w:tcPr>
            <w:tcW w:w="1683" w:type="dxa"/>
          </w:tcPr>
          <w:p w14:paraId="2EA6FC2B" w14:textId="68FF2369" w:rsidR="002D4E4C" w:rsidRDefault="002D4E4C" w:rsidP="005464A9">
            <w:pPr>
              <w:rPr>
                <w:rFonts w:ascii="Times New Roman" w:hAnsi="Times New Roman" w:cs="Times New Roman"/>
                <w:lang w:eastAsia="nb-NO"/>
              </w:rPr>
            </w:pPr>
            <w:r>
              <w:rPr>
                <w:rFonts w:ascii="Times New Roman" w:hAnsi="Times New Roman" w:cs="Times New Roman"/>
                <w:lang w:eastAsia="nb-NO"/>
              </w:rPr>
              <w:t>Vedlegg 6</w:t>
            </w:r>
          </w:p>
        </w:tc>
        <w:tc>
          <w:tcPr>
            <w:tcW w:w="7529" w:type="dxa"/>
          </w:tcPr>
          <w:p w14:paraId="5724BB70" w14:textId="587EDF7D" w:rsidR="002D4E4C" w:rsidRDefault="002D4E4C" w:rsidP="008A1481">
            <w:pPr>
              <w:rPr>
                <w:rFonts w:cs="Times New Roman"/>
                <w:lang w:eastAsia="nb-NO"/>
              </w:rPr>
            </w:pPr>
            <w:r>
              <w:rPr>
                <w:rFonts w:cs="Times New Roman"/>
                <w:lang w:eastAsia="nb-NO"/>
              </w:rPr>
              <w:t>Egenerklæring fortrolighet</w:t>
            </w:r>
          </w:p>
        </w:tc>
      </w:tr>
      <w:tr w:rsidR="002D4E4C" w14:paraId="77659882" w14:textId="77777777" w:rsidTr="00E14EBD">
        <w:tc>
          <w:tcPr>
            <w:tcW w:w="1683" w:type="dxa"/>
          </w:tcPr>
          <w:p w14:paraId="662BDE11" w14:textId="638AC5A9" w:rsidR="002D4E4C" w:rsidRDefault="002D4E4C" w:rsidP="005464A9">
            <w:pPr>
              <w:rPr>
                <w:rFonts w:ascii="Times New Roman" w:hAnsi="Times New Roman" w:cs="Times New Roman"/>
                <w:lang w:eastAsia="nb-NO"/>
              </w:rPr>
            </w:pPr>
            <w:r>
              <w:rPr>
                <w:rFonts w:ascii="Times New Roman" w:hAnsi="Times New Roman" w:cs="Times New Roman"/>
                <w:lang w:eastAsia="nb-NO"/>
              </w:rPr>
              <w:t>Vedlegg 7</w:t>
            </w:r>
          </w:p>
        </w:tc>
        <w:tc>
          <w:tcPr>
            <w:tcW w:w="7529" w:type="dxa"/>
          </w:tcPr>
          <w:p w14:paraId="3BF3147B" w14:textId="1E6E2219" w:rsidR="002D4E4C" w:rsidRDefault="002D4E4C" w:rsidP="008A1481">
            <w:pPr>
              <w:rPr>
                <w:rFonts w:cs="Times New Roman"/>
                <w:lang w:eastAsia="nb-NO"/>
              </w:rPr>
            </w:pPr>
            <w:r>
              <w:rPr>
                <w:rFonts w:cs="Times New Roman"/>
                <w:lang w:eastAsia="nb-NO"/>
              </w:rPr>
              <w:t>Opplysninger om tilbyder</w:t>
            </w:r>
          </w:p>
        </w:tc>
      </w:tr>
      <w:tr w:rsidR="002D4E4C" w14:paraId="6EDC4C28" w14:textId="77777777" w:rsidTr="00E14EBD">
        <w:tc>
          <w:tcPr>
            <w:tcW w:w="1683" w:type="dxa"/>
          </w:tcPr>
          <w:p w14:paraId="2AA3ECB3" w14:textId="213497A0" w:rsidR="002D4E4C" w:rsidRDefault="002D4E4C" w:rsidP="005464A9">
            <w:pPr>
              <w:rPr>
                <w:rFonts w:ascii="Times New Roman" w:hAnsi="Times New Roman" w:cs="Times New Roman"/>
                <w:lang w:eastAsia="nb-NO"/>
              </w:rPr>
            </w:pPr>
            <w:r>
              <w:rPr>
                <w:rFonts w:ascii="Times New Roman" w:hAnsi="Times New Roman" w:cs="Times New Roman"/>
                <w:lang w:eastAsia="nb-NO"/>
              </w:rPr>
              <w:lastRenderedPageBreak/>
              <w:t>Vedlegg 8</w:t>
            </w:r>
          </w:p>
        </w:tc>
        <w:tc>
          <w:tcPr>
            <w:tcW w:w="7529" w:type="dxa"/>
          </w:tcPr>
          <w:p w14:paraId="6DBC60D9" w14:textId="55D8FECF" w:rsidR="002D4E4C" w:rsidRDefault="002D4E4C" w:rsidP="008A1481">
            <w:pPr>
              <w:rPr>
                <w:rFonts w:cs="Times New Roman"/>
                <w:lang w:eastAsia="nb-NO"/>
              </w:rPr>
            </w:pPr>
            <w:r>
              <w:rPr>
                <w:rFonts w:cs="Times New Roman"/>
                <w:lang w:eastAsia="nb-NO"/>
              </w:rPr>
              <w:t>Forsvarsmateriells etiske regler for leverandører</w:t>
            </w:r>
          </w:p>
        </w:tc>
      </w:tr>
    </w:tbl>
    <w:p w14:paraId="5529D3E1" w14:textId="77777777" w:rsidR="009F1AF7" w:rsidRPr="002D4E4C" w:rsidRDefault="009F1AF7" w:rsidP="005464A9">
      <w:pPr>
        <w:rPr>
          <w:rFonts w:ascii="Times New Roman" w:hAnsi="Times New Roman"/>
          <w:lang w:eastAsia="nb-NO"/>
        </w:rPr>
      </w:pPr>
    </w:p>
    <w:p w14:paraId="7F5C5348" w14:textId="373D5C88" w:rsidR="00501232" w:rsidRDefault="005464A9" w:rsidP="005464A9">
      <w:pPr>
        <w:rPr>
          <w:rFonts w:ascii="Times New Roman" w:hAnsi="Times New Roman" w:cs="Times New Roman"/>
          <w:lang w:eastAsia="nb-NO"/>
        </w:rPr>
      </w:pPr>
      <w:r w:rsidRPr="009F1AF7">
        <w:rPr>
          <w:rFonts w:ascii="Times New Roman" w:hAnsi="Times New Roman" w:cs="Times New Roman"/>
          <w:b/>
          <w:lang w:eastAsia="nb-NO"/>
        </w:rPr>
        <w:t>Del 2</w:t>
      </w:r>
      <w:r w:rsidRPr="004C5D84">
        <w:rPr>
          <w:rFonts w:ascii="Times New Roman" w:hAnsi="Times New Roman" w:cs="Times New Roman"/>
          <w:lang w:eastAsia="nb-NO"/>
        </w:rPr>
        <w:t xml:space="preserve"> inneholder kontrakten </w:t>
      </w:r>
      <w:r w:rsidR="002D4E4C">
        <w:rPr>
          <w:rFonts w:ascii="Times New Roman" w:hAnsi="Times New Roman" w:cs="Times New Roman"/>
          <w:lang w:eastAsia="nb-NO"/>
        </w:rPr>
        <w:t>for denne anskaffelsen inklusiv</w:t>
      </w:r>
      <w:r w:rsidRPr="004C5D84">
        <w:rPr>
          <w:rFonts w:ascii="Times New Roman" w:hAnsi="Times New Roman" w:cs="Times New Roman"/>
          <w:lang w:eastAsia="nb-NO"/>
        </w:rPr>
        <w:t xml:space="preserve"> krav</w:t>
      </w:r>
      <w:r w:rsidR="002D4E4C">
        <w:rPr>
          <w:rFonts w:ascii="Times New Roman" w:hAnsi="Times New Roman" w:cs="Times New Roman"/>
          <w:lang w:eastAsia="nb-NO"/>
        </w:rPr>
        <w:t>spesifikasjon</w:t>
      </w:r>
      <w:r w:rsidRPr="004C5D84">
        <w:rPr>
          <w:rFonts w:ascii="Times New Roman" w:hAnsi="Times New Roman" w:cs="Times New Roman"/>
          <w:lang w:eastAsia="nb-NO"/>
        </w:rPr>
        <w:t xml:space="preserve">. Del 2 inneholder følgende dokumenter: </w:t>
      </w:r>
    </w:p>
    <w:tbl>
      <w:tblPr>
        <w:tblStyle w:val="Tabellrutenett"/>
        <w:tblW w:w="0" w:type="auto"/>
        <w:tblLook w:val="04A0" w:firstRow="1" w:lastRow="0" w:firstColumn="1" w:lastColumn="0" w:noHBand="0" w:noVBand="1"/>
      </w:tblPr>
      <w:tblGrid>
        <w:gridCol w:w="4606"/>
        <w:gridCol w:w="4606"/>
      </w:tblGrid>
      <w:tr w:rsidR="002D4E4C" w14:paraId="7B4FCA3B" w14:textId="77777777" w:rsidTr="002D4E4C">
        <w:tc>
          <w:tcPr>
            <w:tcW w:w="4606" w:type="dxa"/>
          </w:tcPr>
          <w:p w14:paraId="142870AE" w14:textId="7E866600" w:rsidR="002D4E4C" w:rsidRDefault="00F86644" w:rsidP="005464A9">
            <w:pPr>
              <w:rPr>
                <w:rFonts w:ascii="Times New Roman" w:hAnsi="Times New Roman" w:cs="Times New Roman"/>
                <w:lang w:eastAsia="nb-NO"/>
              </w:rPr>
            </w:pPr>
            <w:proofErr w:type="spellStart"/>
            <w:r>
              <w:rPr>
                <w:rFonts w:ascii="Times New Roman" w:hAnsi="Times New Roman" w:cs="Times New Roman"/>
              </w:rPr>
              <w:t>K</w:t>
            </w:r>
            <w:r w:rsidR="002D4E4C" w:rsidRPr="00890F11">
              <w:rPr>
                <w:rFonts w:ascii="Times New Roman" w:hAnsi="Times New Roman" w:cs="Times New Roman"/>
              </w:rPr>
              <w:t>ontraktsforside</w:t>
            </w:r>
            <w:proofErr w:type="spellEnd"/>
          </w:p>
        </w:tc>
        <w:tc>
          <w:tcPr>
            <w:tcW w:w="4606" w:type="dxa"/>
            <w:shd w:val="clear" w:color="auto" w:fill="A6A6A6" w:themeFill="background1" w:themeFillShade="A6"/>
          </w:tcPr>
          <w:p w14:paraId="6E778C57" w14:textId="77777777" w:rsidR="002D4E4C" w:rsidRDefault="002D4E4C" w:rsidP="005464A9">
            <w:pPr>
              <w:rPr>
                <w:rFonts w:ascii="Times New Roman" w:hAnsi="Times New Roman" w:cs="Times New Roman"/>
                <w:lang w:eastAsia="nb-NO"/>
              </w:rPr>
            </w:pPr>
          </w:p>
        </w:tc>
      </w:tr>
      <w:tr w:rsidR="002D4E4C" w14:paraId="78796FC9" w14:textId="77777777" w:rsidTr="002D4E4C">
        <w:tc>
          <w:tcPr>
            <w:tcW w:w="4606" w:type="dxa"/>
          </w:tcPr>
          <w:p w14:paraId="3F0E378A" w14:textId="5C36E933" w:rsidR="002D4E4C" w:rsidRDefault="002D4E4C" w:rsidP="005464A9">
            <w:pPr>
              <w:rPr>
                <w:rFonts w:ascii="Times New Roman" w:hAnsi="Times New Roman" w:cs="Times New Roman"/>
                <w:lang w:eastAsia="nb-NO"/>
              </w:rPr>
            </w:pPr>
            <w:r>
              <w:rPr>
                <w:rFonts w:ascii="Times New Roman" w:hAnsi="Times New Roman" w:cs="Times New Roman"/>
                <w:lang w:eastAsia="nb-NO"/>
              </w:rPr>
              <w:t>Vedlegg A</w:t>
            </w:r>
          </w:p>
        </w:tc>
        <w:tc>
          <w:tcPr>
            <w:tcW w:w="4606" w:type="dxa"/>
          </w:tcPr>
          <w:p w14:paraId="1F757796" w14:textId="30071842" w:rsidR="002D4E4C" w:rsidRDefault="002D4E4C" w:rsidP="005464A9">
            <w:pPr>
              <w:rPr>
                <w:rFonts w:ascii="Times New Roman" w:hAnsi="Times New Roman" w:cs="Times New Roman"/>
                <w:lang w:eastAsia="nb-NO"/>
              </w:rPr>
            </w:pPr>
            <w:r>
              <w:rPr>
                <w:rFonts w:ascii="Times New Roman" w:hAnsi="Times New Roman" w:cs="Times New Roman"/>
                <w:lang w:eastAsia="nb-NO"/>
              </w:rPr>
              <w:t>SSA-B (generell avtaletekst)</w:t>
            </w:r>
          </w:p>
        </w:tc>
      </w:tr>
      <w:tr w:rsidR="002D4E4C" w14:paraId="5B196AC4" w14:textId="77777777" w:rsidTr="002D4E4C">
        <w:tc>
          <w:tcPr>
            <w:tcW w:w="4606" w:type="dxa"/>
          </w:tcPr>
          <w:p w14:paraId="65C257FF" w14:textId="1B3A6F13" w:rsidR="002D4E4C" w:rsidRDefault="002D4E4C" w:rsidP="005464A9">
            <w:pPr>
              <w:rPr>
                <w:rFonts w:ascii="Times New Roman" w:hAnsi="Times New Roman" w:cs="Times New Roman"/>
                <w:lang w:eastAsia="nb-NO"/>
              </w:rPr>
            </w:pPr>
            <w:r>
              <w:rPr>
                <w:rFonts w:ascii="Times New Roman" w:hAnsi="Times New Roman" w:cs="Times New Roman"/>
                <w:lang w:eastAsia="nb-NO"/>
              </w:rPr>
              <w:t>Vedlegg B</w:t>
            </w:r>
          </w:p>
        </w:tc>
        <w:tc>
          <w:tcPr>
            <w:tcW w:w="4606" w:type="dxa"/>
          </w:tcPr>
          <w:p w14:paraId="6BB6B3B7" w14:textId="4689DE1E" w:rsidR="002D4E4C" w:rsidRDefault="002D4E4C" w:rsidP="005464A9">
            <w:pPr>
              <w:rPr>
                <w:rFonts w:ascii="Times New Roman" w:hAnsi="Times New Roman" w:cs="Times New Roman"/>
                <w:lang w:eastAsia="nb-NO"/>
              </w:rPr>
            </w:pPr>
            <w:r>
              <w:rPr>
                <w:rFonts w:ascii="Times New Roman" w:hAnsi="Times New Roman" w:cs="Times New Roman"/>
                <w:lang w:eastAsia="nb-NO"/>
              </w:rPr>
              <w:t>SSA-B (</w:t>
            </w:r>
            <w:r w:rsidR="00E348CB">
              <w:rPr>
                <w:rFonts w:ascii="Times New Roman" w:hAnsi="Times New Roman" w:cs="Times New Roman"/>
                <w:lang w:eastAsia="nb-NO"/>
              </w:rPr>
              <w:t>bilag)</w:t>
            </w:r>
          </w:p>
        </w:tc>
      </w:tr>
    </w:tbl>
    <w:p w14:paraId="151EA62C" w14:textId="77777777" w:rsidR="002D4E4C" w:rsidRDefault="002D4E4C" w:rsidP="005464A9">
      <w:pPr>
        <w:rPr>
          <w:rFonts w:ascii="Times New Roman" w:hAnsi="Times New Roman" w:cs="Times New Roman"/>
          <w:lang w:eastAsia="nb-NO"/>
        </w:rPr>
      </w:pPr>
    </w:p>
    <w:p w14:paraId="4160F0EF" w14:textId="5DF44178" w:rsidR="009A63A9" w:rsidRDefault="005464A9" w:rsidP="007B73DF">
      <w:pPr>
        <w:pStyle w:val="Overskrift1"/>
        <w:numPr>
          <w:ilvl w:val="0"/>
          <w:numId w:val="1"/>
        </w:numPr>
      </w:pPr>
      <w:bookmarkStart w:id="18" w:name="_Toc482711859"/>
      <w:bookmarkStart w:id="19" w:name="_Toc522086849"/>
      <w:bookmarkEnd w:id="17"/>
      <w:r>
        <w:t>Gjennomføring</w:t>
      </w:r>
      <w:bookmarkEnd w:id="18"/>
      <w:bookmarkEnd w:id="19"/>
    </w:p>
    <w:p w14:paraId="3387A79D" w14:textId="77777777" w:rsidR="005464A9" w:rsidRDefault="005464A9" w:rsidP="007B73DF">
      <w:pPr>
        <w:pStyle w:val="Overskrift2"/>
        <w:numPr>
          <w:ilvl w:val="1"/>
          <w:numId w:val="1"/>
        </w:numPr>
      </w:pPr>
      <w:bookmarkStart w:id="20" w:name="_Ref468462916"/>
      <w:bookmarkStart w:id="21" w:name="_Ref468536189"/>
      <w:bookmarkStart w:id="22" w:name="_Toc482711860"/>
      <w:bookmarkStart w:id="23" w:name="_Toc522086850"/>
      <w:bookmarkStart w:id="24" w:name="_Toc466548608"/>
      <w:bookmarkStart w:id="25" w:name="_Toc466919941"/>
      <w:bookmarkStart w:id="26" w:name="_Toc441227326"/>
      <w:r w:rsidRPr="00031059">
        <w:t>Kontaktperson</w:t>
      </w:r>
      <w:bookmarkEnd w:id="20"/>
      <w:bookmarkEnd w:id="21"/>
      <w:bookmarkEnd w:id="22"/>
      <w:bookmarkEnd w:id="23"/>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43"/>
        <w:gridCol w:w="5263"/>
      </w:tblGrid>
      <w:tr w:rsidR="005464A9" w:rsidRPr="00031059" w14:paraId="119907C7" w14:textId="77777777" w:rsidTr="005464A9">
        <w:trPr>
          <w:trHeight w:val="209"/>
        </w:trPr>
        <w:tc>
          <w:tcPr>
            <w:tcW w:w="1843" w:type="dxa"/>
            <w:vAlign w:val="center"/>
          </w:tcPr>
          <w:p w14:paraId="16DA7921" w14:textId="77777777" w:rsidR="005464A9" w:rsidRPr="00031059" w:rsidRDefault="005464A9" w:rsidP="005464A9">
            <w:pPr>
              <w:spacing w:after="0" w:line="240" w:lineRule="auto"/>
              <w:rPr>
                <w:rFonts w:ascii="Times New Roman" w:eastAsia="Times New Roman" w:hAnsi="Times New Roman" w:cs="Times New Roman"/>
                <w:szCs w:val="20"/>
                <w:lang w:eastAsia="nb-NO"/>
              </w:rPr>
            </w:pPr>
            <w:r w:rsidRPr="00031059">
              <w:rPr>
                <w:rFonts w:ascii="Times New Roman" w:eastAsia="Times New Roman" w:hAnsi="Times New Roman" w:cs="Times New Roman"/>
                <w:szCs w:val="20"/>
                <w:lang w:eastAsia="nb-NO"/>
              </w:rPr>
              <w:t>Kontaktperson:</w:t>
            </w:r>
          </w:p>
        </w:tc>
        <w:tc>
          <w:tcPr>
            <w:tcW w:w="5263" w:type="dxa"/>
            <w:vAlign w:val="center"/>
          </w:tcPr>
          <w:p w14:paraId="566591D9" w14:textId="1E148B79" w:rsidR="005464A9" w:rsidRPr="00031059" w:rsidRDefault="00E348CB" w:rsidP="00B72A04">
            <w:pPr>
              <w:spacing w:after="0" w:line="240" w:lineRule="auto"/>
              <w:rPr>
                <w:rFonts w:ascii="Times New Roman" w:eastAsia="Times New Roman" w:hAnsi="Times New Roman" w:cs="Times New Roman"/>
                <w:szCs w:val="20"/>
                <w:lang w:eastAsia="nb-NO"/>
              </w:rPr>
            </w:pPr>
            <w:r>
              <w:rPr>
                <w:rFonts w:ascii="Times New Roman" w:eastAsia="Times New Roman" w:hAnsi="Times New Roman" w:cs="Times New Roman"/>
                <w:szCs w:val="20"/>
                <w:lang w:eastAsia="nb-NO"/>
              </w:rPr>
              <w:t>Njaal Hestdal</w:t>
            </w:r>
          </w:p>
        </w:tc>
      </w:tr>
    </w:tbl>
    <w:p w14:paraId="24CD4AEF" w14:textId="0FF32C7D" w:rsidR="005464A9" w:rsidRPr="00031059" w:rsidRDefault="005464A9" w:rsidP="005464A9">
      <w:pPr>
        <w:rPr>
          <w:rFonts w:ascii="Times New Roman" w:hAnsi="Times New Roman" w:cs="Times New Roman"/>
          <w:lang w:eastAsia="nb-NO"/>
        </w:rPr>
      </w:pPr>
      <w:r w:rsidRPr="00031059">
        <w:rPr>
          <w:rFonts w:ascii="Times New Roman" w:hAnsi="Times New Roman" w:cs="Times New Roman"/>
          <w:lang w:eastAsia="nb-NO"/>
        </w:rPr>
        <w:t xml:space="preserve">Henvendelser vedørende denne anskaffelsen skal skje skriftlig i </w:t>
      </w:r>
      <w:r w:rsidR="00501232">
        <w:rPr>
          <w:rFonts w:ascii="Times New Roman" w:hAnsi="Times New Roman" w:cs="Times New Roman"/>
          <w:lang w:eastAsia="nb-NO"/>
        </w:rPr>
        <w:t>l</w:t>
      </w:r>
      <w:r>
        <w:rPr>
          <w:rFonts w:ascii="Times New Roman" w:hAnsi="Times New Roman" w:cs="Times New Roman"/>
          <w:lang w:eastAsia="nb-NO"/>
        </w:rPr>
        <w:t>everandør</w:t>
      </w:r>
      <w:r w:rsidRPr="00031059">
        <w:rPr>
          <w:rFonts w:ascii="Times New Roman" w:hAnsi="Times New Roman" w:cs="Times New Roman"/>
          <w:lang w:eastAsia="nb-NO"/>
        </w:rPr>
        <w:t>portalen.</w:t>
      </w:r>
      <w:bookmarkStart w:id="27" w:name="_Toc466548611"/>
      <w:bookmarkEnd w:id="27"/>
    </w:p>
    <w:p w14:paraId="77FAB29C" w14:textId="77777777" w:rsidR="009113A2" w:rsidRDefault="009113A2" w:rsidP="007B73DF">
      <w:pPr>
        <w:pStyle w:val="Overskrift2"/>
        <w:numPr>
          <w:ilvl w:val="1"/>
          <w:numId w:val="1"/>
        </w:numPr>
      </w:pPr>
      <w:bookmarkStart w:id="28" w:name="_Toc482711861"/>
      <w:bookmarkStart w:id="29" w:name="_Toc522086851"/>
      <w:proofErr w:type="spellStart"/>
      <w:r>
        <w:t>Anskaffelsesprosedyre</w:t>
      </w:r>
      <w:bookmarkEnd w:id="24"/>
      <w:bookmarkEnd w:id="25"/>
      <w:bookmarkEnd w:id="28"/>
      <w:bookmarkEnd w:id="29"/>
      <w:proofErr w:type="spellEnd"/>
    </w:p>
    <w:p w14:paraId="52A89F79" w14:textId="77777777" w:rsidR="00501232" w:rsidRDefault="005C3421" w:rsidP="00D62C51">
      <w:pPr>
        <w:rPr>
          <w:rFonts w:ascii="Times New Roman" w:hAnsi="Times New Roman" w:cs="Times New Roman"/>
          <w:lang w:eastAsia="nb-NO"/>
        </w:rPr>
      </w:pPr>
      <w:r w:rsidRPr="005C3421">
        <w:rPr>
          <w:rFonts w:ascii="Times New Roman" w:hAnsi="Times New Roman" w:cs="Times New Roman"/>
          <w:lang w:eastAsia="nb-NO"/>
        </w:rPr>
        <w:t>Denne anskaffelsen gjennomføres i henhold til lov 17. juni 2016 nr. 73 om offentlige anskaffelser (anskaffelsesloven - LOA) og forskrift 12. august 2016 nr. 974 om offentlige anskaffelser (</w:t>
      </w:r>
      <w:proofErr w:type="spellStart"/>
      <w:r w:rsidRPr="005C3421">
        <w:rPr>
          <w:rFonts w:ascii="Times New Roman" w:hAnsi="Times New Roman" w:cs="Times New Roman"/>
          <w:lang w:eastAsia="nb-NO"/>
        </w:rPr>
        <w:t>anskaffelsesforskriften</w:t>
      </w:r>
      <w:proofErr w:type="spellEnd"/>
      <w:r w:rsidRPr="005C3421">
        <w:rPr>
          <w:rFonts w:ascii="Times New Roman" w:hAnsi="Times New Roman" w:cs="Times New Roman"/>
          <w:lang w:eastAsia="nb-NO"/>
        </w:rPr>
        <w:t xml:space="preserve"> - FOA).</w:t>
      </w:r>
      <w:r w:rsidR="00501232">
        <w:rPr>
          <w:rFonts w:ascii="Times New Roman" w:hAnsi="Times New Roman" w:cs="Times New Roman"/>
          <w:lang w:eastAsia="nb-NO"/>
        </w:rPr>
        <w:t xml:space="preserve"> </w:t>
      </w:r>
    </w:p>
    <w:p w14:paraId="3BD44C1F" w14:textId="29FAC0E5" w:rsidR="00D62C51" w:rsidRPr="00D62C51" w:rsidRDefault="00D62C51" w:rsidP="00D62C51">
      <w:pPr>
        <w:rPr>
          <w:rFonts w:ascii="Times New Roman" w:hAnsi="Times New Roman" w:cs="Times New Roman"/>
          <w:lang w:eastAsia="nb-NO"/>
        </w:rPr>
      </w:pPr>
      <w:r w:rsidRPr="00D62C51">
        <w:rPr>
          <w:rFonts w:ascii="Times New Roman" w:hAnsi="Times New Roman" w:cs="Times New Roman"/>
          <w:lang w:eastAsia="nb-NO"/>
        </w:rPr>
        <w:t xml:space="preserve">Anskaffelsen </w:t>
      </w:r>
      <w:r>
        <w:rPr>
          <w:rFonts w:ascii="Times New Roman" w:hAnsi="Times New Roman" w:cs="Times New Roman"/>
          <w:lang w:eastAsia="nb-NO"/>
        </w:rPr>
        <w:t>gjennomføres etter prosedyren «å</w:t>
      </w:r>
      <w:r w:rsidRPr="00D62C51">
        <w:rPr>
          <w:rFonts w:ascii="Times New Roman" w:hAnsi="Times New Roman" w:cs="Times New Roman"/>
          <w:lang w:eastAsia="nb-NO"/>
        </w:rPr>
        <w:t xml:space="preserve">pen anbudskonkurranse» i henhold til </w:t>
      </w:r>
      <w:r w:rsidR="00501232">
        <w:rPr>
          <w:rFonts w:ascii="Times New Roman" w:hAnsi="Times New Roman" w:cs="Times New Roman"/>
          <w:lang w:eastAsia="nb-NO"/>
        </w:rPr>
        <w:t>FOA</w:t>
      </w:r>
      <w:r w:rsidRPr="00D62C51">
        <w:rPr>
          <w:rFonts w:ascii="Times New Roman" w:hAnsi="Times New Roman" w:cs="Times New Roman"/>
          <w:lang w:eastAsia="nb-NO"/>
        </w:rPr>
        <w:t xml:space="preserve"> § 13-1(1). Denne prosedyren gir alle interesserte </w:t>
      </w:r>
      <w:r w:rsidR="00501232">
        <w:rPr>
          <w:rFonts w:ascii="Times New Roman" w:hAnsi="Times New Roman" w:cs="Times New Roman"/>
          <w:lang w:eastAsia="nb-NO"/>
        </w:rPr>
        <w:t>t</w:t>
      </w:r>
      <w:r w:rsidRPr="00D62C51">
        <w:rPr>
          <w:rFonts w:ascii="Times New Roman" w:hAnsi="Times New Roman" w:cs="Times New Roman"/>
          <w:lang w:eastAsia="nb-NO"/>
        </w:rPr>
        <w:t xml:space="preserve">ilbydere anledning til å levere tilbud. </w:t>
      </w:r>
    </w:p>
    <w:p w14:paraId="60BF0EF9" w14:textId="77777777" w:rsidR="00501232" w:rsidRDefault="00D62C51" w:rsidP="007C3334">
      <w:pPr>
        <w:rPr>
          <w:rFonts w:ascii="Times New Roman" w:hAnsi="Times New Roman" w:cs="Times New Roman"/>
          <w:lang w:eastAsia="nb-NO"/>
        </w:rPr>
      </w:pPr>
      <w:r w:rsidRPr="007C3334">
        <w:rPr>
          <w:rFonts w:ascii="Times New Roman" w:hAnsi="Times New Roman"/>
          <w:lang w:eastAsia="nb-NO"/>
        </w:rPr>
        <w:t>I denne konkurransen er det ikke anledning til å forhandle. Det er følgelig ikke anledning til å endre tilbudet etter tilbudsfristens utløp.</w:t>
      </w:r>
      <w:r w:rsidRPr="00D62C51">
        <w:rPr>
          <w:rFonts w:ascii="Times New Roman" w:hAnsi="Times New Roman" w:cs="Times New Roman"/>
          <w:lang w:eastAsia="nb-NO"/>
        </w:rPr>
        <w:t xml:space="preserve"> </w:t>
      </w:r>
      <w:bookmarkStart w:id="30" w:name="_Ref414446005"/>
      <w:bookmarkStart w:id="31" w:name="_Toc441227327"/>
      <w:bookmarkEnd w:id="26"/>
    </w:p>
    <w:p w14:paraId="14698484" w14:textId="1CAE453E" w:rsidR="005464A9" w:rsidRDefault="005464A9" w:rsidP="007B73DF">
      <w:pPr>
        <w:pStyle w:val="Overskrift2"/>
        <w:numPr>
          <w:ilvl w:val="1"/>
          <w:numId w:val="1"/>
        </w:numPr>
      </w:pPr>
      <w:bookmarkStart w:id="32" w:name="_Toc482711862"/>
      <w:bookmarkStart w:id="33" w:name="_Toc522086852"/>
      <w:r w:rsidRPr="008B3A48">
        <w:t>Kunngjøring av anskaffelsen</w:t>
      </w:r>
      <w:bookmarkEnd w:id="32"/>
      <w:bookmarkEnd w:id="33"/>
    </w:p>
    <w:p w14:paraId="7F131162" w14:textId="578D2A97" w:rsidR="005464A9" w:rsidRPr="005464A9" w:rsidRDefault="005464A9" w:rsidP="005464A9">
      <w:pPr>
        <w:rPr>
          <w:rFonts w:ascii="Times New Roman" w:hAnsi="Times New Roman" w:cs="Times New Roman"/>
          <w:lang w:eastAsia="nb-NO"/>
        </w:rPr>
      </w:pPr>
      <w:r w:rsidRPr="005464A9">
        <w:rPr>
          <w:rFonts w:ascii="Times New Roman" w:hAnsi="Times New Roman" w:cs="Times New Roman"/>
          <w:lang w:eastAsia="nb-NO"/>
        </w:rPr>
        <w:t xml:space="preserve">Anskaffelsen er kunngjort på (Doffin) www.doffin.no og Tender Electronic </w:t>
      </w:r>
      <w:proofErr w:type="spellStart"/>
      <w:r w:rsidRPr="005464A9">
        <w:rPr>
          <w:rFonts w:ascii="Times New Roman" w:hAnsi="Times New Roman" w:cs="Times New Roman"/>
          <w:lang w:eastAsia="nb-NO"/>
        </w:rPr>
        <w:t>Daily</w:t>
      </w:r>
      <w:proofErr w:type="spellEnd"/>
      <w:r w:rsidRPr="005464A9">
        <w:rPr>
          <w:rFonts w:ascii="Times New Roman" w:hAnsi="Times New Roman" w:cs="Times New Roman"/>
          <w:lang w:eastAsia="nb-NO"/>
        </w:rPr>
        <w:t xml:space="preserve"> (TED) (www.ted.europa.eu).</w:t>
      </w:r>
      <w:r w:rsidR="00D62C51" w:rsidRPr="00D62C51">
        <w:t xml:space="preserve"> </w:t>
      </w:r>
    </w:p>
    <w:p w14:paraId="0772D5B7" w14:textId="6C516C2B" w:rsidR="005464A9" w:rsidRDefault="008E5615" w:rsidP="007B73DF">
      <w:pPr>
        <w:pStyle w:val="Overskrift2"/>
        <w:numPr>
          <w:ilvl w:val="1"/>
          <w:numId w:val="1"/>
        </w:numPr>
      </w:pPr>
      <w:bookmarkStart w:id="34" w:name="_Toc482711863"/>
      <w:bookmarkStart w:id="35" w:name="_Toc522086853"/>
      <w:bookmarkStart w:id="36" w:name="_Ref414445384"/>
      <w:bookmarkStart w:id="37" w:name="_Ref414445418"/>
      <w:bookmarkStart w:id="38" w:name="_Ref414445822"/>
      <w:bookmarkStart w:id="39" w:name="_Ref414445845"/>
      <w:bookmarkStart w:id="40" w:name="_Toc441227328"/>
      <w:bookmarkEnd w:id="30"/>
      <w:bookmarkEnd w:id="31"/>
      <w:r>
        <w:t>Viktige datoer</w:t>
      </w:r>
      <w:bookmarkEnd w:id="34"/>
      <w:bookmarkEnd w:id="35"/>
    </w:p>
    <w:p w14:paraId="4160F109" w14:textId="39C41D2B" w:rsidR="009A63A9" w:rsidRDefault="009A63A9" w:rsidP="007B73DF">
      <w:pPr>
        <w:pStyle w:val="Overskrift2"/>
        <w:numPr>
          <w:ilvl w:val="2"/>
          <w:numId w:val="1"/>
        </w:numPr>
      </w:pPr>
      <w:bookmarkStart w:id="41" w:name="_Ref482005223"/>
      <w:bookmarkStart w:id="42" w:name="_Ref482005310"/>
      <w:bookmarkStart w:id="43" w:name="_Ref482005366"/>
      <w:bookmarkStart w:id="44" w:name="_Ref482005479"/>
      <w:bookmarkStart w:id="45" w:name="_Ref482005506"/>
      <w:bookmarkStart w:id="46" w:name="_Ref482005539"/>
      <w:bookmarkStart w:id="47" w:name="_Toc482711864"/>
      <w:bookmarkStart w:id="48" w:name="_Toc522086854"/>
      <w:r w:rsidRPr="008B3A48">
        <w:t>Fremdriftsplan</w:t>
      </w:r>
      <w:bookmarkEnd w:id="36"/>
      <w:bookmarkEnd w:id="37"/>
      <w:bookmarkEnd w:id="38"/>
      <w:bookmarkEnd w:id="39"/>
      <w:bookmarkEnd w:id="40"/>
      <w:bookmarkEnd w:id="41"/>
      <w:bookmarkEnd w:id="42"/>
      <w:bookmarkEnd w:id="43"/>
      <w:bookmarkEnd w:id="44"/>
      <w:bookmarkEnd w:id="45"/>
      <w:bookmarkEnd w:id="46"/>
      <w:bookmarkEnd w:id="47"/>
      <w:bookmarkEnd w:id="48"/>
    </w:p>
    <w:p w14:paraId="06DAE856" w14:textId="0C213986" w:rsidR="00944DCF" w:rsidRPr="00944DCF" w:rsidRDefault="00944DCF" w:rsidP="00944DCF">
      <w:pPr>
        <w:rPr>
          <w:rFonts w:ascii="Times New Roman" w:hAnsi="Times New Roman" w:cs="Times New Roman"/>
        </w:rPr>
      </w:pPr>
      <w:r w:rsidRPr="00944DCF">
        <w:rPr>
          <w:rFonts w:ascii="Times New Roman" w:hAnsi="Times New Roman" w:cs="Times New Roman"/>
        </w:rPr>
        <w:t>Oppdragsgiveren planlegger å gjennomføre anskaffelsen i henhold til fremdriftsplan</w:t>
      </w:r>
      <w:r w:rsidR="00A4207C">
        <w:rPr>
          <w:rFonts w:ascii="Times New Roman" w:hAnsi="Times New Roman" w:cs="Times New Roman"/>
        </w:rPr>
        <w:t>en</w:t>
      </w:r>
      <w:r w:rsidR="00D0421E">
        <w:rPr>
          <w:rFonts w:ascii="Times New Roman" w:hAnsi="Times New Roman" w:cs="Times New Roman"/>
        </w:rPr>
        <w:t xml:space="preserve"> under</w:t>
      </w:r>
      <w:r w:rsidRPr="00944DCF">
        <w:rPr>
          <w:rFonts w:ascii="Times New Roman" w:hAnsi="Times New Roman" w:cs="Times New Roman"/>
        </w:rPr>
        <w:t xml:space="preserve">. </w:t>
      </w:r>
    </w:p>
    <w:p w14:paraId="4D5290EC" w14:textId="5C0F19ED" w:rsidR="00031059" w:rsidRDefault="00944DCF" w:rsidP="00944DCF">
      <w:pPr>
        <w:rPr>
          <w:rFonts w:ascii="Times New Roman" w:hAnsi="Times New Roman" w:cs="Times New Roman"/>
        </w:rPr>
      </w:pPr>
      <w:r w:rsidRPr="00944DCF">
        <w:rPr>
          <w:rFonts w:ascii="Times New Roman" w:hAnsi="Times New Roman" w:cs="Times New Roman"/>
        </w:rPr>
        <w:t>Det presiseres at fremdriftsplanen er tentativ og at Oppdragsgiver vil kunne foreta justeringer underveis i prosessen</w:t>
      </w:r>
      <w:r w:rsidRPr="00944DCF">
        <w:rPr>
          <w:rFonts w:ascii="Times New Roman" w:hAnsi="Times New Roman" w:cs="Times New Roman"/>
          <w:b/>
        </w:rPr>
        <w:t>.  Tilbudsfristen er absol</w:t>
      </w:r>
      <w:r w:rsidRPr="00D0421E">
        <w:rPr>
          <w:rFonts w:ascii="Times New Roman" w:hAnsi="Times New Roman" w:cs="Times New Roman"/>
          <w:b/>
        </w:rPr>
        <w:t>utt</w:t>
      </w:r>
      <w:r w:rsidR="00D0421E" w:rsidRPr="00D0421E">
        <w:rPr>
          <w:rFonts w:ascii="Times New Roman" w:hAnsi="Times New Roman" w:cs="Times New Roman"/>
          <w:b/>
        </w:rPr>
        <w:t xml:space="preserve"> og for sent innleverte tilbud vil bli avvist.</w:t>
      </w:r>
      <w:r w:rsidR="00D0421E">
        <w:rPr>
          <w:rFonts w:ascii="Times New Roman" w:hAnsi="Times New Roman" w:cs="Times New Roman"/>
        </w:rPr>
        <w:t xml:space="preserve"> </w:t>
      </w:r>
    </w:p>
    <w:tbl>
      <w:tblPr>
        <w:tblStyle w:val="TableGrid1"/>
        <w:tblW w:w="9180" w:type="dxa"/>
        <w:tblLayout w:type="fixed"/>
        <w:tblLook w:val="01E0" w:firstRow="1" w:lastRow="1" w:firstColumn="1" w:lastColumn="1" w:noHBand="0" w:noVBand="0"/>
      </w:tblPr>
      <w:tblGrid>
        <w:gridCol w:w="6062"/>
        <w:gridCol w:w="3118"/>
      </w:tblGrid>
      <w:tr w:rsidR="00E31885" w:rsidRPr="00431613" w14:paraId="4BC94C97" w14:textId="77777777" w:rsidTr="00AD73F5">
        <w:tc>
          <w:tcPr>
            <w:tcW w:w="6062" w:type="dxa"/>
          </w:tcPr>
          <w:p w14:paraId="1B812198" w14:textId="77777777" w:rsidR="00E31885" w:rsidRPr="00431613" w:rsidRDefault="00E31885" w:rsidP="00431613">
            <w:pPr>
              <w:rPr>
                <w:rFonts w:ascii="Times New Roman" w:eastAsia="Times New Roman" w:hAnsi="Times New Roman" w:cs="Times New Roman"/>
                <w:b/>
                <w:szCs w:val="24"/>
                <w:lang w:eastAsia="nb-NO"/>
              </w:rPr>
            </w:pPr>
            <w:r w:rsidRPr="00431613">
              <w:rPr>
                <w:rFonts w:ascii="Times New Roman" w:eastAsia="Times New Roman" w:hAnsi="Times New Roman" w:cs="Times New Roman"/>
                <w:b/>
                <w:szCs w:val="24"/>
                <w:lang w:eastAsia="nb-NO"/>
              </w:rPr>
              <w:t>AKTIVITET</w:t>
            </w:r>
          </w:p>
        </w:tc>
        <w:tc>
          <w:tcPr>
            <w:tcW w:w="3118" w:type="dxa"/>
          </w:tcPr>
          <w:p w14:paraId="43F2919F" w14:textId="2B926F86" w:rsidR="00E31885" w:rsidRPr="00431613" w:rsidRDefault="00E31885" w:rsidP="00431613">
            <w:pPr>
              <w:rPr>
                <w:rFonts w:ascii="Times New Roman" w:eastAsia="Times New Roman" w:hAnsi="Times New Roman" w:cs="Times New Roman"/>
                <w:b/>
                <w:szCs w:val="24"/>
                <w:lang w:eastAsia="nb-NO"/>
              </w:rPr>
            </w:pPr>
            <w:r w:rsidRPr="00431613">
              <w:rPr>
                <w:rFonts w:ascii="Times New Roman" w:eastAsia="Times New Roman" w:hAnsi="Times New Roman" w:cs="Times New Roman"/>
                <w:b/>
                <w:szCs w:val="24"/>
                <w:lang w:eastAsia="nb-NO"/>
              </w:rPr>
              <w:t>DATO</w:t>
            </w:r>
          </w:p>
        </w:tc>
      </w:tr>
      <w:tr w:rsidR="00E31885" w:rsidRPr="00431613" w14:paraId="1C13BAB1" w14:textId="415093B7" w:rsidTr="00AD73F5">
        <w:tc>
          <w:tcPr>
            <w:tcW w:w="6062" w:type="dxa"/>
          </w:tcPr>
          <w:p w14:paraId="048C0FCE" w14:textId="70D84020" w:rsidR="00E31885" w:rsidRPr="00431613" w:rsidRDefault="00E31885" w:rsidP="00431613">
            <w:pPr>
              <w:rPr>
                <w:rFonts w:ascii="Times New Roman" w:eastAsia="Times New Roman" w:hAnsi="Times New Roman" w:cs="Times New Roman"/>
                <w:szCs w:val="24"/>
                <w:lang w:eastAsia="nb-NO"/>
              </w:rPr>
            </w:pPr>
            <w:r w:rsidRPr="00431613">
              <w:rPr>
                <w:rFonts w:ascii="Times New Roman" w:eastAsia="Times New Roman" w:hAnsi="Times New Roman" w:cs="Times New Roman"/>
                <w:szCs w:val="24"/>
                <w:lang w:eastAsia="nb-NO"/>
              </w:rPr>
              <w:t>Kunngjøring i Doffin/TED</w:t>
            </w:r>
          </w:p>
        </w:tc>
        <w:tc>
          <w:tcPr>
            <w:tcW w:w="3118" w:type="dxa"/>
          </w:tcPr>
          <w:p w14:paraId="4B3FAC0C" w14:textId="2CA92B13" w:rsidR="00E31885" w:rsidRDefault="003C3370" w:rsidP="00431613">
            <w:pPr>
              <w:rPr>
                <w:rFonts w:ascii="Times New Roman" w:eastAsia="Times New Roman" w:hAnsi="Times New Roman" w:cs="Times New Roman"/>
                <w:szCs w:val="24"/>
                <w:lang w:eastAsia="nb-NO"/>
              </w:rPr>
            </w:pPr>
            <w:sdt>
              <w:sdtPr>
                <w:rPr>
                  <w:lang w:eastAsia="nb-NO"/>
                </w:rPr>
                <w:id w:val="-1930267539"/>
                <w:placeholder>
                  <w:docPart w:val="7ACC42661256486CBF448DCF3112A062"/>
                </w:placeholder>
                <w:date w:fullDate="2018-08-15T00:00:00Z">
                  <w:dateFormat w:val="dd.MM.yyyy"/>
                  <w:lid w:val="nb-NO"/>
                  <w:storeMappedDataAs w:val="dateTime"/>
                  <w:calendar w:val="gregorian"/>
                </w:date>
              </w:sdtPr>
              <w:sdtEndPr/>
              <w:sdtContent>
                <w:proofErr w:type="gramStart"/>
                <w:r>
                  <w:rPr>
                    <w:lang w:eastAsia="nb-NO"/>
                  </w:rPr>
                  <w:t>15.08.2018</w:t>
                </w:r>
                <w:proofErr w:type="gramEnd"/>
              </w:sdtContent>
            </w:sdt>
          </w:p>
        </w:tc>
      </w:tr>
      <w:tr w:rsidR="00330ACC" w:rsidRPr="00431613" w14:paraId="544E986A" w14:textId="77777777" w:rsidTr="00AD73F5">
        <w:tc>
          <w:tcPr>
            <w:tcW w:w="6062" w:type="dxa"/>
            <w:tcBorders>
              <w:bottom w:val="single" w:sz="4" w:space="0" w:color="auto"/>
            </w:tcBorders>
          </w:tcPr>
          <w:p w14:paraId="7C8E5682" w14:textId="4371188E" w:rsidR="00330ACC" w:rsidRPr="00431613" w:rsidRDefault="00330ACC" w:rsidP="001635A9">
            <w:pPr>
              <w:rPr>
                <w:rFonts w:ascii="Times New Roman" w:eastAsia="Times New Roman" w:hAnsi="Times New Roman" w:cs="Times New Roman"/>
                <w:szCs w:val="24"/>
                <w:lang w:eastAsia="nb-NO"/>
              </w:rPr>
            </w:pPr>
            <w:r w:rsidRPr="00431613">
              <w:rPr>
                <w:rFonts w:ascii="Times New Roman" w:eastAsia="Times New Roman" w:hAnsi="Times New Roman" w:cs="Times New Roman"/>
                <w:szCs w:val="24"/>
                <w:lang w:eastAsia="nb-NO"/>
              </w:rPr>
              <w:t>Frist for å stille spørsmål til konkurransegrunnlaget</w:t>
            </w:r>
          </w:p>
        </w:tc>
        <w:tc>
          <w:tcPr>
            <w:tcW w:w="3118" w:type="dxa"/>
            <w:tcBorders>
              <w:bottom w:val="single" w:sz="4" w:space="0" w:color="auto"/>
            </w:tcBorders>
          </w:tcPr>
          <w:p w14:paraId="7B99BF58" w14:textId="111C0A6A" w:rsidR="00330ACC" w:rsidRDefault="003C3370" w:rsidP="001635A9">
            <w:pPr>
              <w:rPr>
                <w:rFonts w:ascii="Times New Roman" w:eastAsia="Times New Roman" w:hAnsi="Times New Roman" w:cs="Times New Roman"/>
                <w:szCs w:val="24"/>
                <w:lang w:eastAsia="nb-NO"/>
              </w:rPr>
            </w:pPr>
            <w:sdt>
              <w:sdtPr>
                <w:rPr>
                  <w:lang w:eastAsia="nb-NO"/>
                </w:rPr>
                <w:id w:val="710537719"/>
                <w:placeholder>
                  <w:docPart w:val="ECD1D5362D534CFAB27C4863ED254960"/>
                </w:placeholder>
                <w:date w:fullDate="2018-09-17T00:00:00Z">
                  <w:dateFormat w:val="dd.MM.yyyy"/>
                  <w:lid w:val="nb-NO"/>
                  <w:storeMappedDataAs w:val="dateTime"/>
                  <w:calendar w:val="gregorian"/>
                </w:date>
              </w:sdtPr>
              <w:sdtEndPr/>
              <w:sdtContent>
                <w:proofErr w:type="gramStart"/>
                <w:r w:rsidR="00AD73F5">
                  <w:rPr>
                    <w:lang w:eastAsia="nb-NO"/>
                  </w:rPr>
                  <w:t>17.09.2018</w:t>
                </w:r>
                <w:proofErr w:type="gramEnd"/>
              </w:sdtContent>
            </w:sdt>
          </w:p>
        </w:tc>
      </w:tr>
      <w:tr w:rsidR="00E31885" w:rsidRPr="00431613" w14:paraId="4A97C6E0" w14:textId="30235D32" w:rsidTr="00AD73F5">
        <w:tc>
          <w:tcPr>
            <w:tcW w:w="6062" w:type="dxa"/>
          </w:tcPr>
          <w:p w14:paraId="522FAB49" w14:textId="2F54BFFF" w:rsidR="00E31885" w:rsidRPr="00431613" w:rsidRDefault="00E31885" w:rsidP="00431613">
            <w:pPr>
              <w:rPr>
                <w:rFonts w:ascii="Times New Roman" w:eastAsia="Times New Roman" w:hAnsi="Times New Roman" w:cs="Times New Roman"/>
                <w:b/>
                <w:szCs w:val="24"/>
                <w:lang w:eastAsia="nb-NO"/>
              </w:rPr>
            </w:pPr>
            <w:r w:rsidRPr="00431613">
              <w:rPr>
                <w:rFonts w:ascii="Times New Roman" w:eastAsia="Times New Roman" w:hAnsi="Times New Roman" w:cs="Times New Roman"/>
                <w:b/>
                <w:szCs w:val="24"/>
                <w:lang w:eastAsia="nb-NO"/>
              </w:rPr>
              <w:t xml:space="preserve">Tilbudsfrist </w:t>
            </w:r>
          </w:p>
        </w:tc>
        <w:tc>
          <w:tcPr>
            <w:tcW w:w="3118" w:type="dxa"/>
          </w:tcPr>
          <w:p w14:paraId="57BB0308" w14:textId="43D80E66" w:rsidR="00E31885" w:rsidRDefault="003C3370" w:rsidP="00431613">
            <w:pPr>
              <w:rPr>
                <w:rFonts w:ascii="Times New Roman" w:eastAsia="Times New Roman" w:hAnsi="Times New Roman" w:cs="Times New Roman"/>
                <w:b/>
                <w:szCs w:val="24"/>
                <w:lang w:eastAsia="nb-NO"/>
              </w:rPr>
            </w:pPr>
            <w:sdt>
              <w:sdtPr>
                <w:rPr>
                  <w:lang w:eastAsia="nb-NO"/>
                </w:rPr>
                <w:id w:val="575489283"/>
                <w:placeholder>
                  <w:docPart w:val="59C4AC817A564CC9BC3FEF8F0BA5FC79"/>
                </w:placeholder>
                <w:date w:fullDate="2018-09-24T00:00:00Z">
                  <w:dateFormat w:val="dd.MM.yyyy"/>
                  <w:lid w:val="nb-NO"/>
                  <w:storeMappedDataAs w:val="dateTime"/>
                  <w:calendar w:val="gregorian"/>
                </w:date>
              </w:sdtPr>
              <w:sdtEndPr/>
              <w:sdtContent>
                <w:proofErr w:type="gramStart"/>
                <w:r w:rsidR="00AD73F5">
                  <w:rPr>
                    <w:lang w:eastAsia="nb-NO"/>
                  </w:rPr>
                  <w:t>24.09.2018</w:t>
                </w:r>
                <w:proofErr w:type="gramEnd"/>
              </w:sdtContent>
            </w:sdt>
            <w:r w:rsidR="00AD73F5">
              <w:rPr>
                <w:b/>
                <w:lang w:eastAsia="nb-NO"/>
              </w:rPr>
              <w:t xml:space="preserve"> 12:00</w:t>
            </w:r>
          </w:p>
        </w:tc>
      </w:tr>
      <w:tr w:rsidR="00E31885" w:rsidRPr="00431613" w14:paraId="5C896DF5" w14:textId="57335783" w:rsidTr="00AD73F5">
        <w:tc>
          <w:tcPr>
            <w:tcW w:w="6062" w:type="dxa"/>
          </w:tcPr>
          <w:p w14:paraId="100285F0" w14:textId="64E13901" w:rsidR="00E31885" w:rsidRPr="00431613" w:rsidRDefault="00E31885" w:rsidP="00431613">
            <w:pPr>
              <w:rPr>
                <w:rFonts w:ascii="Times New Roman" w:eastAsia="Times New Roman" w:hAnsi="Times New Roman" w:cs="Times New Roman"/>
                <w:szCs w:val="24"/>
                <w:lang w:eastAsia="nb-NO"/>
              </w:rPr>
            </w:pPr>
            <w:r w:rsidRPr="00431613">
              <w:rPr>
                <w:rFonts w:ascii="Times New Roman" w:eastAsia="Times New Roman" w:hAnsi="Times New Roman" w:cs="Times New Roman"/>
                <w:szCs w:val="24"/>
                <w:lang w:eastAsia="nb-NO"/>
              </w:rPr>
              <w:t>Tilbudsevaluering</w:t>
            </w:r>
          </w:p>
        </w:tc>
        <w:tc>
          <w:tcPr>
            <w:tcW w:w="3118" w:type="dxa"/>
          </w:tcPr>
          <w:p w14:paraId="67B123EA" w14:textId="3330CC42" w:rsidR="00E31885" w:rsidRDefault="00AD73F5" w:rsidP="00AD73F5">
            <w:pPr>
              <w:rPr>
                <w:rFonts w:ascii="Times New Roman" w:eastAsia="Times New Roman" w:hAnsi="Times New Roman" w:cs="Times New Roman"/>
                <w:szCs w:val="24"/>
                <w:lang w:eastAsia="nb-NO"/>
              </w:rPr>
            </w:pPr>
            <w:r w:rsidRPr="00AD73F5">
              <w:rPr>
                <w:lang w:eastAsia="nb-NO"/>
              </w:rPr>
              <w:t>Uke 39</w:t>
            </w:r>
          </w:p>
        </w:tc>
      </w:tr>
      <w:tr w:rsidR="00E31885" w:rsidRPr="00431613" w14:paraId="2B1C21C5" w14:textId="2C7B0040" w:rsidTr="00AD73F5">
        <w:tc>
          <w:tcPr>
            <w:tcW w:w="6062" w:type="dxa"/>
          </w:tcPr>
          <w:p w14:paraId="1F4C31DD" w14:textId="00C37161" w:rsidR="00E31885" w:rsidRPr="00431613" w:rsidRDefault="00E31885" w:rsidP="00431613">
            <w:pPr>
              <w:rPr>
                <w:rFonts w:ascii="Times New Roman" w:eastAsia="Times New Roman" w:hAnsi="Times New Roman" w:cs="Times New Roman"/>
                <w:szCs w:val="24"/>
                <w:lang w:eastAsia="nb-NO"/>
              </w:rPr>
            </w:pPr>
            <w:r w:rsidRPr="00431613">
              <w:rPr>
                <w:rFonts w:ascii="Times New Roman" w:eastAsia="Times New Roman" w:hAnsi="Times New Roman" w:cs="Times New Roman"/>
                <w:szCs w:val="24"/>
                <w:lang w:eastAsia="nb-NO"/>
              </w:rPr>
              <w:t>Kontraktstildeling</w:t>
            </w:r>
          </w:p>
        </w:tc>
        <w:tc>
          <w:tcPr>
            <w:tcW w:w="3118" w:type="dxa"/>
          </w:tcPr>
          <w:p w14:paraId="05C54EED" w14:textId="0CD269C5" w:rsidR="00E31885" w:rsidRDefault="00AD73F5" w:rsidP="00AD73F5">
            <w:pPr>
              <w:rPr>
                <w:rFonts w:ascii="Times New Roman" w:eastAsia="Times New Roman" w:hAnsi="Times New Roman" w:cs="Times New Roman"/>
                <w:szCs w:val="24"/>
                <w:lang w:eastAsia="nb-NO"/>
              </w:rPr>
            </w:pPr>
            <w:r>
              <w:rPr>
                <w:lang w:eastAsia="nb-NO"/>
              </w:rPr>
              <w:t>Uke 39</w:t>
            </w:r>
          </w:p>
        </w:tc>
      </w:tr>
      <w:tr w:rsidR="00E31885" w:rsidRPr="00431613" w14:paraId="5127491D" w14:textId="1D688CAA" w:rsidTr="00AD73F5">
        <w:tc>
          <w:tcPr>
            <w:tcW w:w="6062" w:type="dxa"/>
          </w:tcPr>
          <w:p w14:paraId="71485283" w14:textId="6A4C00B1" w:rsidR="00E31885" w:rsidRPr="00431613" w:rsidRDefault="00E31885" w:rsidP="00431613">
            <w:pPr>
              <w:rPr>
                <w:rFonts w:ascii="Times New Roman" w:eastAsia="Times New Roman" w:hAnsi="Times New Roman" w:cs="Times New Roman"/>
                <w:szCs w:val="24"/>
                <w:lang w:eastAsia="nb-NO"/>
              </w:rPr>
            </w:pPr>
            <w:r w:rsidRPr="00431613">
              <w:rPr>
                <w:rFonts w:ascii="Times New Roman" w:eastAsia="Times New Roman" w:hAnsi="Times New Roman" w:cs="Times New Roman"/>
                <w:szCs w:val="24"/>
                <w:lang w:eastAsia="nb-NO"/>
              </w:rPr>
              <w:t>Karensperiode</w:t>
            </w:r>
            <w:r>
              <w:rPr>
                <w:rFonts w:ascii="Times New Roman" w:eastAsia="Times New Roman" w:hAnsi="Times New Roman" w:cs="Times New Roman"/>
                <w:szCs w:val="24"/>
                <w:lang w:eastAsia="nb-NO"/>
              </w:rPr>
              <w:t>ns utløp</w:t>
            </w:r>
          </w:p>
        </w:tc>
        <w:tc>
          <w:tcPr>
            <w:tcW w:w="3118" w:type="dxa"/>
          </w:tcPr>
          <w:p w14:paraId="4EE92315" w14:textId="2B865405" w:rsidR="00E31885" w:rsidRDefault="00AD73F5" w:rsidP="00AD73F5">
            <w:pPr>
              <w:rPr>
                <w:rFonts w:ascii="Times New Roman" w:eastAsia="Times New Roman" w:hAnsi="Times New Roman" w:cs="Times New Roman"/>
                <w:szCs w:val="24"/>
                <w:lang w:eastAsia="nb-NO"/>
              </w:rPr>
            </w:pPr>
            <w:r>
              <w:rPr>
                <w:lang w:eastAsia="nb-NO"/>
              </w:rPr>
              <w:t>10 dager etter kontraktstildeling</w:t>
            </w:r>
          </w:p>
        </w:tc>
      </w:tr>
      <w:tr w:rsidR="00E31885" w:rsidRPr="00431613" w14:paraId="380A6C15" w14:textId="4E3D5FBA" w:rsidTr="00AD73F5">
        <w:tc>
          <w:tcPr>
            <w:tcW w:w="6062" w:type="dxa"/>
          </w:tcPr>
          <w:p w14:paraId="6B2CAEAE" w14:textId="401E6D18" w:rsidR="00E31885" w:rsidRPr="00431613" w:rsidRDefault="00E31885" w:rsidP="00431613">
            <w:pPr>
              <w:rPr>
                <w:rFonts w:ascii="Times New Roman" w:eastAsia="Times New Roman" w:hAnsi="Times New Roman" w:cs="Times New Roman"/>
                <w:szCs w:val="24"/>
                <w:lang w:eastAsia="nb-NO"/>
              </w:rPr>
            </w:pPr>
            <w:r w:rsidRPr="00431613">
              <w:rPr>
                <w:rFonts w:ascii="Times New Roman" w:eastAsia="Times New Roman" w:hAnsi="Times New Roman" w:cs="Times New Roman"/>
                <w:szCs w:val="24"/>
                <w:lang w:eastAsia="nb-NO"/>
              </w:rPr>
              <w:t>Kontraktsignering</w:t>
            </w:r>
          </w:p>
        </w:tc>
        <w:tc>
          <w:tcPr>
            <w:tcW w:w="3118" w:type="dxa"/>
          </w:tcPr>
          <w:p w14:paraId="238E3AFD" w14:textId="6FD95A7D" w:rsidR="00E31885" w:rsidRDefault="00AD73F5" w:rsidP="00431613">
            <w:pPr>
              <w:rPr>
                <w:rFonts w:ascii="Times New Roman" w:eastAsia="Times New Roman" w:hAnsi="Times New Roman" w:cs="Times New Roman"/>
                <w:szCs w:val="24"/>
                <w:lang w:eastAsia="nb-NO"/>
              </w:rPr>
            </w:pPr>
            <w:r>
              <w:rPr>
                <w:lang w:eastAsia="nb-NO"/>
              </w:rPr>
              <w:t>Uke 41</w:t>
            </w:r>
          </w:p>
        </w:tc>
      </w:tr>
      <w:tr w:rsidR="00E31885" w:rsidRPr="00431613" w14:paraId="27EE8824" w14:textId="5D787A3B" w:rsidTr="00AD73F5">
        <w:tc>
          <w:tcPr>
            <w:tcW w:w="6062" w:type="dxa"/>
          </w:tcPr>
          <w:p w14:paraId="02E138B3" w14:textId="332C289A" w:rsidR="00E31885" w:rsidRPr="00431613" w:rsidRDefault="00E31885" w:rsidP="00431613">
            <w:pPr>
              <w:rPr>
                <w:rFonts w:ascii="Times New Roman" w:eastAsia="Times New Roman" w:hAnsi="Times New Roman" w:cs="Times New Roman"/>
                <w:b/>
                <w:szCs w:val="24"/>
                <w:lang w:eastAsia="nb-NO"/>
              </w:rPr>
            </w:pPr>
            <w:r w:rsidRPr="00431613">
              <w:rPr>
                <w:rFonts w:ascii="Times New Roman" w:eastAsia="Times New Roman" w:hAnsi="Times New Roman" w:cs="Times New Roman"/>
                <w:b/>
                <w:szCs w:val="24"/>
                <w:lang w:eastAsia="nb-NO"/>
              </w:rPr>
              <w:t>Vedståelsesfrist</w:t>
            </w:r>
          </w:p>
        </w:tc>
        <w:tc>
          <w:tcPr>
            <w:tcW w:w="3118" w:type="dxa"/>
          </w:tcPr>
          <w:p w14:paraId="71F611A8" w14:textId="7F7543F3" w:rsidR="00E31885" w:rsidRDefault="003C3370" w:rsidP="00431613">
            <w:pPr>
              <w:rPr>
                <w:rFonts w:ascii="Times New Roman" w:eastAsia="Times New Roman" w:hAnsi="Times New Roman" w:cs="Times New Roman"/>
                <w:b/>
                <w:szCs w:val="24"/>
                <w:lang w:eastAsia="nb-NO"/>
              </w:rPr>
            </w:pPr>
            <w:sdt>
              <w:sdtPr>
                <w:rPr>
                  <w:lang w:eastAsia="nb-NO"/>
                </w:rPr>
                <w:id w:val="1376818345"/>
                <w:placeholder>
                  <w:docPart w:val="468B2AA559A3423EA96FD04C647354B5"/>
                </w:placeholder>
                <w:date w:fullDate="2019-01-01T00:00:00Z">
                  <w:dateFormat w:val="dd.MM.yyyy"/>
                  <w:lid w:val="nb-NO"/>
                  <w:storeMappedDataAs w:val="dateTime"/>
                  <w:calendar w:val="gregorian"/>
                </w:date>
              </w:sdtPr>
              <w:sdtEndPr/>
              <w:sdtContent>
                <w:proofErr w:type="gramStart"/>
                <w:r w:rsidR="00AD73F5">
                  <w:rPr>
                    <w:lang w:eastAsia="nb-NO"/>
                  </w:rPr>
                  <w:t>01.01.2019</w:t>
                </w:r>
                <w:proofErr w:type="gramEnd"/>
              </w:sdtContent>
            </w:sdt>
          </w:p>
        </w:tc>
      </w:tr>
    </w:tbl>
    <w:p w14:paraId="2E80ED0B" w14:textId="41F89653" w:rsidR="00031059" w:rsidRDefault="00031059" w:rsidP="007B73DF">
      <w:pPr>
        <w:pStyle w:val="Overskrift2"/>
        <w:numPr>
          <w:ilvl w:val="2"/>
          <w:numId w:val="1"/>
        </w:numPr>
      </w:pPr>
      <w:bookmarkStart w:id="49" w:name="_Toc482711865"/>
      <w:bookmarkStart w:id="50" w:name="_Toc522086855"/>
      <w:r>
        <w:lastRenderedPageBreak/>
        <w:t>Tilb</w:t>
      </w:r>
      <w:r w:rsidR="001635A9">
        <w:t>yder</w:t>
      </w:r>
      <w:r>
        <w:t>konferanse</w:t>
      </w:r>
      <w:bookmarkEnd w:id="49"/>
      <w:bookmarkEnd w:id="50"/>
    </w:p>
    <w:p w14:paraId="231297A3" w14:textId="5FA73EA1" w:rsidR="00031059" w:rsidRDefault="00031059" w:rsidP="00031059">
      <w:pPr>
        <w:rPr>
          <w:rFonts w:ascii="Times New Roman" w:hAnsi="Times New Roman" w:cs="Times New Roman"/>
          <w:lang w:eastAsia="nb-NO"/>
        </w:rPr>
      </w:pPr>
      <w:r w:rsidRPr="00961EAB">
        <w:rPr>
          <w:rFonts w:ascii="Times New Roman" w:hAnsi="Times New Roman" w:cs="Times New Roman"/>
          <w:lang w:eastAsia="nb-NO"/>
        </w:rPr>
        <w:t xml:space="preserve">Det </w:t>
      </w:r>
      <w:r w:rsidR="001635A9" w:rsidRPr="00961EAB">
        <w:rPr>
          <w:rFonts w:ascii="Times New Roman" w:hAnsi="Times New Roman" w:cs="Times New Roman"/>
          <w:lang w:eastAsia="nb-NO"/>
        </w:rPr>
        <w:t xml:space="preserve">vil ikke bli </w:t>
      </w:r>
      <w:r w:rsidRPr="00961EAB">
        <w:rPr>
          <w:rFonts w:ascii="Times New Roman" w:hAnsi="Times New Roman" w:cs="Times New Roman"/>
          <w:lang w:eastAsia="nb-NO"/>
        </w:rPr>
        <w:t>avholdt</w:t>
      </w:r>
      <w:r w:rsidRPr="00031059">
        <w:rPr>
          <w:rFonts w:ascii="Times New Roman" w:hAnsi="Times New Roman" w:cs="Times New Roman"/>
          <w:lang w:eastAsia="nb-NO"/>
        </w:rPr>
        <w:t xml:space="preserve"> tilb</w:t>
      </w:r>
      <w:r w:rsidR="001635A9">
        <w:rPr>
          <w:rFonts w:ascii="Times New Roman" w:hAnsi="Times New Roman" w:cs="Times New Roman"/>
          <w:lang w:eastAsia="nb-NO"/>
        </w:rPr>
        <w:t>yder</w:t>
      </w:r>
      <w:r w:rsidRPr="00031059">
        <w:rPr>
          <w:rFonts w:ascii="Times New Roman" w:hAnsi="Times New Roman" w:cs="Times New Roman"/>
          <w:lang w:eastAsia="nb-NO"/>
        </w:rPr>
        <w:t xml:space="preserve">konferanse. </w:t>
      </w:r>
    </w:p>
    <w:p w14:paraId="4160F139" w14:textId="68D92798" w:rsidR="009A63A9" w:rsidRPr="008B3A48" w:rsidRDefault="009A63A9" w:rsidP="007B73DF">
      <w:pPr>
        <w:pStyle w:val="Overskrift2"/>
        <w:numPr>
          <w:ilvl w:val="1"/>
          <w:numId w:val="1"/>
        </w:numPr>
      </w:pPr>
      <w:bookmarkStart w:id="51" w:name="_Toc441227329"/>
      <w:bookmarkStart w:id="52" w:name="_Toc482711867"/>
      <w:bookmarkStart w:id="53" w:name="_Toc522086856"/>
      <w:r w:rsidRPr="00A37CAC">
        <w:t>Rettelse, supplering og/eller endring av</w:t>
      </w:r>
      <w:r w:rsidRPr="008B3A48">
        <w:t xml:space="preserve"> konkurransegrunnlaget</w:t>
      </w:r>
      <w:bookmarkEnd w:id="51"/>
      <w:bookmarkEnd w:id="52"/>
      <w:bookmarkEnd w:id="53"/>
    </w:p>
    <w:p w14:paraId="5916DACA" w14:textId="354F8301" w:rsidR="00031059" w:rsidRPr="00031059" w:rsidRDefault="00031059" w:rsidP="00031059">
      <w:pPr>
        <w:rPr>
          <w:rFonts w:ascii="Times New Roman" w:hAnsi="Times New Roman" w:cs="Times New Roman"/>
        </w:rPr>
      </w:pPr>
      <w:r w:rsidRPr="00031059">
        <w:rPr>
          <w:rFonts w:ascii="Times New Roman" w:hAnsi="Times New Roman" w:cs="Times New Roman"/>
        </w:rPr>
        <w:t xml:space="preserve">Innen tilbudsfristens utløp har </w:t>
      </w:r>
      <w:r w:rsidR="00EB2D0B">
        <w:rPr>
          <w:rFonts w:ascii="Times New Roman" w:hAnsi="Times New Roman" w:cs="Times New Roman"/>
        </w:rPr>
        <w:t>Oppdragsgiver</w:t>
      </w:r>
      <w:r w:rsidRPr="00031059">
        <w:rPr>
          <w:rFonts w:ascii="Times New Roman" w:hAnsi="Times New Roman" w:cs="Times New Roman"/>
        </w:rPr>
        <w:t xml:space="preserve"> rett til å foreta rettelser, suppleringer og endringer av konkurransegrunnlaget som ikke er vesentlige.</w:t>
      </w:r>
    </w:p>
    <w:p w14:paraId="661F9DE2" w14:textId="18F7D8B6" w:rsidR="00D658B7" w:rsidRPr="000566DA" w:rsidRDefault="00031059" w:rsidP="00F441E4">
      <w:pPr>
        <w:rPr>
          <w:rFonts w:ascii="Times New Roman" w:hAnsi="Times New Roman" w:cs="Times New Roman"/>
        </w:rPr>
      </w:pPr>
      <w:r w:rsidRPr="00031059">
        <w:rPr>
          <w:rFonts w:ascii="Times New Roman" w:hAnsi="Times New Roman" w:cs="Times New Roman"/>
        </w:rPr>
        <w:t>Rettelser, suppleringer og/eller endringer i konkurransegrunnlaget</w:t>
      </w:r>
      <w:r w:rsidR="00034AEA">
        <w:rPr>
          <w:rFonts w:ascii="Times New Roman" w:hAnsi="Times New Roman" w:cs="Times New Roman"/>
        </w:rPr>
        <w:t xml:space="preserve"> </w:t>
      </w:r>
      <w:r w:rsidR="000566DA">
        <w:rPr>
          <w:rFonts w:ascii="Times New Roman" w:hAnsi="Times New Roman" w:cs="Times New Roman"/>
        </w:rPr>
        <w:t xml:space="preserve">vil </w:t>
      </w:r>
      <w:r w:rsidR="00A91A35">
        <w:rPr>
          <w:rFonts w:ascii="Times New Roman" w:hAnsi="Times New Roman" w:cs="Times New Roman"/>
        </w:rPr>
        <w:t>bli formidlet til alle leverandører som har registrert sin interesse for anskaffelsen på Doffin</w:t>
      </w:r>
      <w:r w:rsidRPr="00031059">
        <w:rPr>
          <w:rFonts w:ascii="Times New Roman" w:hAnsi="Times New Roman" w:cs="Times New Roman"/>
        </w:rPr>
        <w:t>.</w:t>
      </w:r>
    </w:p>
    <w:p w14:paraId="2716D782" w14:textId="34A25520" w:rsidR="00F441E4" w:rsidRDefault="00F441E4" w:rsidP="007B73DF">
      <w:pPr>
        <w:pStyle w:val="Overskrift1"/>
        <w:numPr>
          <w:ilvl w:val="0"/>
          <w:numId w:val="1"/>
        </w:numPr>
      </w:pPr>
      <w:bookmarkStart w:id="54" w:name="_Toc482711869"/>
      <w:bookmarkStart w:id="55" w:name="_Toc522086857"/>
      <w:r>
        <w:t>Administrative bestemmelser</w:t>
      </w:r>
      <w:bookmarkEnd w:id="54"/>
      <w:bookmarkEnd w:id="55"/>
      <w:r>
        <w:t xml:space="preserve"> </w:t>
      </w:r>
    </w:p>
    <w:p w14:paraId="11A4B343" w14:textId="77777777" w:rsidR="000566DA" w:rsidRPr="008B3A48" w:rsidRDefault="000566DA" w:rsidP="000566DA">
      <w:pPr>
        <w:pStyle w:val="Overskrift2"/>
        <w:numPr>
          <w:ilvl w:val="1"/>
          <w:numId w:val="1"/>
        </w:numPr>
      </w:pPr>
      <w:bookmarkStart w:id="56" w:name="_Toc482711896"/>
      <w:bookmarkStart w:id="57" w:name="_Toc522086858"/>
      <w:bookmarkStart w:id="58" w:name="_Ref272405920"/>
      <w:bookmarkStart w:id="59" w:name="_Toc322534498"/>
      <w:bookmarkStart w:id="60" w:name="_Toc469598746"/>
      <w:bookmarkStart w:id="61" w:name="_Toc482711872"/>
      <w:r w:rsidRPr="008B3A48">
        <w:t>Språk</w:t>
      </w:r>
      <w:bookmarkEnd w:id="56"/>
      <w:bookmarkEnd w:id="57"/>
    </w:p>
    <w:p w14:paraId="767DCE7A" w14:textId="44293248" w:rsidR="000566DA" w:rsidRPr="008B3A48" w:rsidRDefault="000566DA" w:rsidP="000566DA">
      <w:pPr>
        <w:rPr>
          <w:rFonts w:ascii="Times New Roman" w:hAnsi="Times New Roman" w:cs="Times New Roman"/>
        </w:rPr>
      </w:pPr>
      <w:r w:rsidRPr="008B3A48">
        <w:rPr>
          <w:rFonts w:ascii="Times New Roman" w:hAnsi="Times New Roman" w:cs="Times New Roman"/>
        </w:rPr>
        <w:t>All skriftlig og muntlig kommunikasjon i forbindelse med denne konkurransen sk</w:t>
      </w:r>
      <w:r w:rsidR="00961EAB">
        <w:rPr>
          <w:rFonts w:ascii="Times New Roman" w:hAnsi="Times New Roman" w:cs="Times New Roman"/>
        </w:rPr>
        <w:t>al foregå på norsk</w:t>
      </w:r>
      <w:r w:rsidRPr="008B3A48">
        <w:rPr>
          <w:rFonts w:ascii="Times New Roman" w:hAnsi="Times New Roman" w:cs="Times New Roman"/>
        </w:rPr>
        <w:t>. Språkkravet gjelder også selve tilbudet.</w:t>
      </w:r>
    </w:p>
    <w:p w14:paraId="3FF26715" w14:textId="77777777" w:rsidR="00F441E4" w:rsidRPr="009C0A25" w:rsidRDefault="00F441E4" w:rsidP="007B73DF">
      <w:pPr>
        <w:pStyle w:val="Overskrift2"/>
        <w:numPr>
          <w:ilvl w:val="1"/>
          <w:numId w:val="1"/>
        </w:numPr>
      </w:pPr>
      <w:bookmarkStart w:id="62" w:name="_Ref495907100"/>
      <w:bookmarkStart w:id="63" w:name="_Toc522086859"/>
      <w:r w:rsidRPr="009C0A25">
        <w:t>Sikkerhetsklarering og besøkstillatelser</w:t>
      </w:r>
      <w:bookmarkEnd w:id="58"/>
      <w:bookmarkEnd w:id="59"/>
      <w:bookmarkEnd w:id="60"/>
      <w:bookmarkEnd w:id="61"/>
      <w:bookmarkEnd w:id="62"/>
      <w:bookmarkEnd w:id="63"/>
    </w:p>
    <w:p w14:paraId="51697568" w14:textId="4330786F" w:rsidR="00F441E4" w:rsidRPr="006557A6" w:rsidDel="005C3421" w:rsidRDefault="00F441E4" w:rsidP="00FC4D4B">
      <w:pPr>
        <w:spacing w:after="120" w:line="240" w:lineRule="auto"/>
        <w:rPr>
          <w:rFonts w:ascii="Times New Roman" w:hAnsi="Times New Roman" w:cs="Times New Roman"/>
        </w:rPr>
      </w:pPr>
      <w:r w:rsidDel="005C3421">
        <w:rPr>
          <w:rFonts w:ascii="Times New Roman" w:hAnsi="Times New Roman" w:cs="Times New Roman"/>
        </w:rPr>
        <w:t>Leverandøren</w:t>
      </w:r>
      <w:r w:rsidRPr="006557A6" w:rsidDel="005C3421">
        <w:rPr>
          <w:rFonts w:ascii="Times New Roman" w:hAnsi="Times New Roman" w:cs="Times New Roman"/>
        </w:rPr>
        <w:t xml:space="preserve"> er ansvarlig for å få nødvendige besøkstillatelser og sikkerhetsklarering</w:t>
      </w:r>
      <w:r w:rsidR="00961EAB">
        <w:rPr>
          <w:rFonts w:ascii="Times New Roman" w:hAnsi="Times New Roman" w:cs="Times New Roman"/>
        </w:rPr>
        <w:t>er for sine deltagere til møter.</w:t>
      </w:r>
    </w:p>
    <w:p w14:paraId="04FDC600" w14:textId="12EC08B2" w:rsidR="00F441E4" w:rsidRPr="005B4993" w:rsidRDefault="00F441E4" w:rsidP="007B73DF">
      <w:pPr>
        <w:pStyle w:val="Overskrift2"/>
        <w:numPr>
          <w:ilvl w:val="1"/>
          <w:numId w:val="1"/>
        </w:numPr>
      </w:pPr>
      <w:bookmarkStart w:id="64" w:name="_Ref468535764"/>
      <w:bookmarkStart w:id="65" w:name="_Toc482711873"/>
      <w:bookmarkStart w:id="66" w:name="_Ref495654502"/>
      <w:bookmarkStart w:id="67" w:name="_Toc522086860"/>
      <w:r w:rsidRPr="005B4993">
        <w:t>Offentlighet</w:t>
      </w:r>
      <w:bookmarkEnd w:id="64"/>
      <w:bookmarkEnd w:id="65"/>
      <w:r w:rsidR="00B26771" w:rsidRPr="005B4993">
        <w:t xml:space="preserve"> og taushetsplikt</w:t>
      </w:r>
      <w:bookmarkEnd w:id="66"/>
      <w:bookmarkEnd w:id="67"/>
    </w:p>
    <w:p w14:paraId="54174FCE" w14:textId="7641365F" w:rsidR="00F441E4" w:rsidRDefault="00B26771" w:rsidP="008E2A3D">
      <w:pPr>
        <w:rPr>
          <w:rFonts w:ascii="Times New Roman" w:hAnsi="Times New Roman" w:cs="Times New Roman"/>
          <w:szCs w:val="20"/>
        </w:rPr>
      </w:pPr>
      <w:r w:rsidRPr="00B26771">
        <w:rPr>
          <w:rFonts w:ascii="Times New Roman" w:hAnsi="Times New Roman" w:cs="Times New Roman"/>
          <w:szCs w:val="20"/>
        </w:rPr>
        <w:t xml:space="preserve">For allmennhetens innsyn i dokumenter knyttet til en offentlig anskaffelse gjelder </w:t>
      </w:r>
      <w:proofErr w:type="spellStart"/>
      <w:r w:rsidRPr="00B26771">
        <w:rPr>
          <w:rFonts w:ascii="Times New Roman" w:hAnsi="Times New Roman" w:cs="Times New Roman"/>
          <w:szCs w:val="20"/>
        </w:rPr>
        <w:t>offentleglova</w:t>
      </w:r>
      <w:proofErr w:type="spellEnd"/>
      <w:r w:rsidRPr="00B26771">
        <w:rPr>
          <w:rFonts w:ascii="Times New Roman" w:hAnsi="Times New Roman" w:cs="Times New Roman"/>
          <w:szCs w:val="20"/>
        </w:rPr>
        <w:t xml:space="preserve">. Oppdragsgiver og dens ansatte plikter å hindre at andre får adgang og kjennskap til opplysninger om tekniske innretninger og fremgangsmåter eller drift- og forretningsforhold </w:t>
      </w:r>
      <w:r w:rsidR="00BA0B44">
        <w:rPr>
          <w:rFonts w:ascii="Times New Roman" w:hAnsi="Times New Roman" w:cs="Times New Roman"/>
          <w:szCs w:val="20"/>
        </w:rPr>
        <w:t>d</w:t>
      </w:r>
      <w:r w:rsidRPr="00B26771">
        <w:rPr>
          <w:rFonts w:ascii="Times New Roman" w:hAnsi="Times New Roman" w:cs="Times New Roman"/>
          <w:szCs w:val="20"/>
        </w:rPr>
        <w:t>et vil være av konkurranseme</w:t>
      </w:r>
      <w:r>
        <w:rPr>
          <w:rFonts w:ascii="Times New Roman" w:hAnsi="Times New Roman" w:cs="Times New Roman"/>
          <w:szCs w:val="20"/>
        </w:rPr>
        <w:t>ssig betydning å hemmelig</w:t>
      </w:r>
      <w:r w:rsidR="008E2A3D">
        <w:rPr>
          <w:rFonts w:ascii="Times New Roman" w:hAnsi="Times New Roman" w:cs="Times New Roman"/>
          <w:szCs w:val="20"/>
        </w:rPr>
        <w:t>holde, jf</w:t>
      </w:r>
      <w:r w:rsidR="007E3F31">
        <w:rPr>
          <w:rFonts w:ascii="Times New Roman" w:hAnsi="Times New Roman" w:cs="Times New Roman"/>
          <w:szCs w:val="20"/>
        </w:rPr>
        <w:t>.</w:t>
      </w:r>
      <w:r w:rsidR="008E2A3D">
        <w:rPr>
          <w:rFonts w:ascii="Times New Roman" w:hAnsi="Times New Roman" w:cs="Times New Roman"/>
          <w:szCs w:val="20"/>
        </w:rPr>
        <w:t xml:space="preserve"> FOA §§ 7-3 og 7-4, jf.</w:t>
      </w:r>
      <w:r>
        <w:rPr>
          <w:rFonts w:ascii="Times New Roman" w:hAnsi="Times New Roman" w:cs="Times New Roman"/>
          <w:szCs w:val="20"/>
        </w:rPr>
        <w:t xml:space="preserve"> forvaltningsloven § 13.</w:t>
      </w:r>
      <w:bookmarkStart w:id="68" w:name="_Toc482711874"/>
      <w:bookmarkEnd w:id="68"/>
    </w:p>
    <w:p w14:paraId="36992702" w14:textId="2E0933F9" w:rsidR="000566DA" w:rsidRPr="000566DA" w:rsidRDefault="000566DA" w:rsidP="000566DA">
      <w:pPr>
        <w:rPr>
          <w:rFonts w:ascii="Times New Roman" w:hAnsi="Times New Roman" w:cs="Times New Roman"/>
          <w:szCs w:val="20"/>
        </w:rPr>
      </w:pPr>
      <w:r w:rsidRPr="000566DA">
        <w:rPr>
          <w:rFonts w:ascii="Times New Roman" w:hAnsi="Times New Roman" w:cs="Times New Roman"/>
          <w:szCs w:val="20"/>
        </w:rPr>
        <w:t xml:space="preserve">Leverandørene skal levere en utgave av tilbudet hvor det leverandøren mener er av konkurransemessig betydning å hemmeligholde er sladdet. Eksempler på slike taushetsbelagte opplysninger kan være personalopplysninger, referansebeskrivelser, opplysninger om samarbeidspartnere, enhetspriser, timepriser etc. </w:t>
      </w:r>
    </w:p>
    <w:p w14:paraId="6C36123B" w14:textId="7D9909DF" w:rsidR="000566DA" w:rsidRPr="000566DA" w:rsidRDefault="000566DA" w:rsidP="000566DA">
      <w:pPr>
        <w:rPr>
          <w:rFonts w:ascii="Times New Roman" w:hAnsi="Times New Roman" w:cs="Times New Roman"/>
          <w:szCs w:val="20"/>
        </w:rPr>
      </w:pPr>
      <w:r w:rsidRPr="000566DA">
        <w:rPr>
          <w:rFonts w:ascii="Times New Roman" w:hAnsi="Times New Roman" w:cs="Times New Roman"/>
          <w:szCs w:val="20"/>
        </w:rPr>
        <w:t xml:space="preserve">Ved begjæring om innsyn, skal Oppdragsgiver uavhengig av dette vurdere hvorvidt opplysningene er av en slik art at Oppdragiver plikter å gi innsyn. </w:t>
      </w:r>
    </w:p>
    <w:p w14:paraId="57ABF0F6" w14:textId="731C9875" w:rsidR="000566DA" w:rsidRDefault="000566DA" w:rsidP="008E2A3D">
      <w:pPr>
        <w:rPr>
          <w:rFonts w:ascii="Times New Roman" w:hAnsi="Times New Roman" w:cs="Times New Roman"/>
          <w:szCs w:val="20"/>
        </w:rPr>
      </w:pPr>
      <w:r w:rsidRPr="000566DA">
        <w:rPr>
          <w:rFonts w:ascii="Times New Roman" w:hAnsi="Times New Roman" w:cs="Times New Roman"/>
          <w:szCs w:val="20"/>
        </w:rPr>
        <w:t>Leverandørene skal beskytte informasjon av fortrolig karakter som gjøres tilgjengelig for dem i forbindelse med anskaffelsen.</w:t>
      </w:r>
    </w:p>
    <w:p w14:paraId="25069D1C" w14:textId="20D77DB6" w:rsidR="003E69F4" w:rsidRDefault="005D7FA2" w:rsidP="007B73DF">
      <w:pPr>
        <w:pStyle w:val="Overskrift2"/>
        <w:numPr>
          <w:ilvl w:val="1"/>
          <w:numId w:val="1"/>
        </w:numPr>
      </w:pPr>
      <w:bookmarkStart w:id="69" w:name="_Toc522086861"/>
      <w:bookmarkStart w:id="70" w:name="_Toc482711876"/>
      <w:r>
        <w:t xml:space="preserve">Etiske retningslinjer og </w:t>
      </w:r>
      <w:r>
        <w:rPr>
          <w:rFonts w:eastAsia="Times New Roman"/>
        </w:rPr>
        <w:t>generelle krav til saksbehandlingen</w:t>
      </w:r>
      <w:bookmarkEnd w:id="69"/>
    </w:p>
    <w:p w14:paraId="6AF87E21" w14:textId="29220685" w:rsidR="005D7FA2" w:rsidRDefault="005D7FA2" w:rsidP="005D7FA2">
      <w:pPr>
        <w:rPr>
          <w:rFonts w:ascii="Times New Roman" w:hAnsi="Times New Roman" w:cs="Times New Roman"/>
          <w:szCs w:val="20"/>
        </w:rPr>
      </w:pPr>
      <w:r w:rsidRPr="005D7FA2">
        <w:rPr>
          <w:rFonts w:ascii="Times New Roman" w:hAnsi="Times New Roman" w:cs="Times New Roman"/>
          <w:szCs w:val="20"/>
        </w:rPr>
        <w:t xml:space="preserve">Ansatte i forsvarssektoren skal opptre i samsvar med god forretningsskikk og sikre en høy </w:t>
      </w:r>
      <w:proofErr w:type="spellStart"/>
      <w:r w:rsidRPr="005D7FA2">
        <w:rPr>
          <w:rFonts w:ascii="Times New Roman" w:hAnsi="Times New Roman" w:cs="Times New Roman"/>
          <w:szCs w:val="20"/>
        </w:rPr>
        <w:t>forretningsetisk</w:t>
      </w:r>
      <w:proofErr w:type="spellEnd"/>
      <w:r w:rsidRPr="005D7FA2">
        <w:rPr>
          <w:rFonts w:ascii="Times New Roman" w:hAnsi="Times New Roman" w:cs="Times New Roman"/>
          <w:szCs w:val="20"/>
        </w:rPr>
        <w:t xml:space="preserve"> standard i sin saksbehandling i alle faser i anskaffelsesprosessen.</w:t>
      </w:r>
    </w:p>
    <w:p w14:paraId="379C63A9" w14:textId="2333D105" w:rsidR="003E69F4" w:rsidRPr="003E69F4" w:rsidRDefault="00961EAB" w:rsidP="003E69F4">
      <w:pPr>
        <w:rPr>
          <w:rFonts w:ascii="Times New Roman" w:hAnsi="Times New Roman" w:cs="Times New Roman"/>
        </w:rPr>
      </w:pPr>
      <w:r>
        <w:rPr>
          <w:rFonts w:ascii="Times New Roman" w:hAnsi="Times New Roman" w:cs="Times New Roman"/>
          <w:szCs w:val="20"/>
        </w:rPr>
        <w:t>Det vises det til vedlegg</w:t>
      </w:r>
      <w:r w:rsidR="005D7FA2">
        <w:rPr>
          <w:rFonts w:ascii="Times New Roman" w:hAnsi="Times New Roman" w:cs="Times New Roman"/>
          <w:szCs w:val="20"/>
        </w:rPr>
        <w:t xml:space="preserve"> </w:t>
      </w:r>
      <w:r>
        <w:rPr>
          <w:rFonts w:ascii="Times New Roman" w:hAnsi="Times New Roman" w:cs="Times New Roman"/>
          <w:szCs w:val="20"/>
        </w:rPr>
        <w:t>4</w:t>
      </w:r>
      <w:r w:rsidR="005D7FA2">
        <w:rPr>
          <w:rFonts w:ascii="Times New Roman" w:hAnsi="Times New Roman" w:cs="Times New Roman"/>
          <w:szCs w:val="20"/>
        </w:rPr>
        <w:t xml:space="preserve"> </w:t>
      </w:r>
      <w:r w:rsidR="001B6676">
        <w:rPr>
          <w:rFonts w:ascii="Times New Roman" w:hAnsi="Times New Roman" w:cs="Times New Roman"/>
          <w:lang w:eastAsia="nb-NO"/>
        </w:rPr>
        <w:t xml:space="preserve">Etisk egenerklæringsskjema </w:t>
      </w:r>
      <w:r w:rsidR="001B6676" w:rsidRPr="00E364F9">
        <w:rPr>
          <w:rFonts w:ascii="Times New Roman" w:hAnsi="Times New Roman" w:cs="Times New Roman"/>
          <w:lang w:eastAsia="nb-NO"/>
        </w:rPr>
        <w:t>for leverandører til Forsvarsdepartementet med underliggende etater</w:t>
      </w:r>
      <w:r w:rsidR="001B6676">
        <w:rPr>
          <w:rFonts w:ascii="Times New Roman" w:hAnsi="Times New Roman" w:cs="Times New Roman"/>
          <w:szCs w:val="20"/>
        </w:rPr>
        <w:t xml:space="preserve"> </w:t>
      </w:r>
      <w:r w:rsidR="005D7FA2">
        <w:rPr>
          <w:rFonts w:ascii="Times New Roman" w:hAnsi="Times New Roman" w:cs="Times New Roman"/>
          <w:szCs w:val="20"/>
        </w:rPr>
        <w:t xml:space="preserve">og </w:t>
      </w:r>
      <w:r>
        <w:rPr>
          <w:rFonts w:ascii="Times New Roman" w:hAnsi="Times New Roman" w:cs="Times New Roman"/>
          <w:szCs w:val="20"/>
        </w:rPr>
        <w:t>vedlegg 5</w:t>
      </w:r>
      <w:r w:rsidR="005D7FA2">
        <w:rPr>
          <w:rFonts w:ascii="Times New Roman" w:hAnsi="Times New Roman" w:cs="Times New Roman"/>
          <w:szCs w:val="20"/>
        </w:rPr>
        <w:t xml:space="preserve"> </w:t>
      </w:r>
      <w:r w:rsidR="001B6676">
        <w:rPr>
          <w:rFonts w:ascii="Times New Roman" w:hAnsi="Times New Roman" w:cs="Times New Roman"/>
          <w:szCs w:val="20"/>
        </w:rPr>
        <w:t>Varsomhet, taushetsplikt og habilitet</w:t>
      </w:r>
      <w:r w:rsidR="005D7FA2">
        <w:rPr>
          <w:rFonts w:ascii="Times New Roman" w:hAnsi="Times New Roman" w:cs="Times New Roman"/>
          <w:lang w:eastAsia="nb-NO"/>
        </w:rPr>
        <w:t>.</w:t>
      </w:r>
      <w:r w:rsidR="003E69F4">
        <w:rPr>
          <w:rFonts w:ascii="Times New Roman" w:hAnsi="Times New Roman" w:cs="Times New Roman"/>
        </w:rPr>
        <w:t xml:space="preserve"> </w:t>
      </w:r>
    </w:p>
    <w:p w14:paraId="415A263A" w14:textId="5D1FE6E3" w:rsidR="002E734A" w:rsidRDefault="00EB2D0B" w:rsidP="007B73DF">
      <w:pPr>
        <w:pStyle w:val="Overskrift2"/>
        <w:numPr>
          <w:ilvl w:val="1"/>
          <w:numId w:val="1"/>
        </w:numPr>
      </w:pPr>
      <w:bookmarkStart w:id="71" w:name="_Toc522086862"/>
      <w:r>
        <w:t>Leverandør</w:t>
      </w:r>
      <w:r w:rsidR="002E734A">
        <w:t>ens deltakelseskostnader</w:t>
      </w:r>
      <w:bookmarkStart w:id="72" w:name="_Toc441227332"/>
      <w:bookmarkEnd w:id="70"/>
      <w:bookmarkEnd w:id="71"/>
    </w:p>
    <w:p w14:paraId="058E3AF7" w14:textId="5672FD67" w:rsidR="002E734A" w:rsidRDefault="002E734A" w:rsidP="002E734A">
      <w:pPr>
        <w:rPr>
          <w:rFonts w:ascii="Times New Roman" w:hAnsi="Times New Roman" w:cs="Times New Roman"/>
        </w:rPr>
      </w:pPr>
      <w:r w:rsidRPr="002E734A">
        <w:rPr>
          <w:rFonts w:ascii="Times New Roman" w:hAnsi="Times New Roman" w:cs="Times New Roman"/>
        </w:rPr>
        <w:t xml:space="preserve">Kostnader som </w:t>
      </w:r>
      <w:r w:rsidR="00BA0B44">
        <w:rPr>
          <w:rFonts w:ascii="Times New Roman" w:hAnsi="Times New Roman" w:cs="Times New Roman"/>
        </w:rPr>
        <w:t>L</w:t>
      </w:r>
      <w:r w:rsidR="00EB2D0B">
        <w:rPr>
          <w:rFonts w:ascii="Times New Roman" w:hAnsi="Times New Roman" w:cs="Times New Roman"/>
        </w:rPr>
        <w:t>everandør</w:t>
      </w:r>
      <w:r w:rsidRPr="002E734A">
        <w:rPr>
          <w:rFonts w:ascii="Times New Roman" w:hAnsi="Times New Roman" w:cs="Times New Roman"/>
        </w:rPr>
        <w:t>en pådrar seg i forbindelse med utarbeidelse, innlevering eller oppfølging av tilbudet eller anskaffelsesprosessen forøvrig vil ikke bli refundert.</w:t>
      </w:r>
      <w:r w:rsidR="00490EB1">
        <w:rPr>
          <w:rFonts w:ascii="Times New Roman" w:hAnsi="Times New Roman" w:cs="Times New Roman"/>
        </w:rPr>
        <w:t xml:space="preserve"> </w:t>
      </w:r>
      <w:r w:rsidRPr="002E734A">
        <w:rPr>
          <w:rFonts w:ascii="Times New Roman" w:hAnsi="Times New Roman" w:cs="Times New Roman"/>
        </w:rPr>
        <w:t xml:space="preserve">Deltakelse vil ikke på noen måte </w:t>
      </w:r>
      <w:r w:rsidRPr="002E734A">
        <w:rPr>
          <w:rFonts w:ascii="Times New Roman" w:hAnsi="Times New Roman" w:cs="Times New Roman"/>
        </w:rPr>
        <w:lastRenderedPageBreak/>
        <w:t xml:space="preserve">forplikte </w:t>
      </w:r>
      <w:r w:rsidR="00EB2D0B">
        <w:rPr>
          <w:rFonts w:ascii="Times New Roman" w:hAnsi="Times New Roman" w:cs="Times New Roman"/>
        </w:rPr>
        <w:t>Oppdragsgiver</w:t>
      </w:r>
      <w:r w:rsidRPr="002E734A">
        <w:rPr>
          <w:rFonts w:ascii="Times New Roman" w:hAnsi="Times New Roman" w:cs="Times New Roman"/>
        </w:rPr>
        <w:t xml:space="preserve"> til å inngå kontrakt med </w:t>
      </w:r>
      <w:r w:rsidR="00BA0B44">
        <w:rPr>
          <w:rFonts w:ascii="Times New Roman" w:hAnsi="Times New Roman" w:cs="Times New Roman"/>
        </w:rPr>
        <w:t>Leverandør</w:t>
      </w:r>
      <w:r w:rsidRPr="002E734A">
        <w:rPr>
          <w:rFonts w:ascii="Times New Roman" w:hAnsi="Times New Roman" w:cs="Times New Roman"/>
        </w:rPr>
        <w:t xml:space="preserve">en, eller involvere </w:t>
      </w:r>
      <w:r w:rsidR="00EB2D0B">
        <w:rPr>
          <w:rFonts w:ascii="Times New Roman" w:hAnsi="Times New Roman" w:cs="Times New Roman"/>
        </w:rPr>
        <w:t>Oppdragsgiver</w:t>
      </w:r>
      <w:r w:rsidRPr="002E734A">
        <w:rPr>
          <w:rFonts w:ascii="Times New Roman" w:hAnsi="Times New Roman" w:cs="Times New Roman"/>
        </w:rPr>
        <w:t>en i økonomiske forpliktelser.</w:t>
      </w:r>
    </w:p>
    <w:p w14:paraId="5DE9F7DC" w14:textId="15BB926B" w:rsidR="00FF1D46" w:rsidRDefault="00777202" w:rsidP="00121605">
      <w:pPr>
        <w:pStyle w:val="Overskrift1"/>
        <w:numPr>
          <w:ilvl w:val="0"/>
          <w:numId w:val="1"/>
        </w:numPr>
      </w:pPr>
      <w:bookmarkStart w:id="73" w:name="_Toc522086863"/>
      <w:bookmarkStart w:id="74" w:name="_Toc466548618"/>
      <w:bookmarkStart w:id="75" w:name="_Toc466919950"/>
      <w:r>
        <w:t>D</w:t>
      </w:r>
      <w:r w:rsidRPr="00777202">
        <w:t>et elektroniske europeiske egenerklæringsskjemaet (ESPD</w:t>
      </w:r>
      <w:r w:rsidR="00387C88">
        <w:t>)</w:t>
      </w:r>
      <w:bookmarkEnd w:id="73"/>
    </w:p>
    <w:p w14:paraId="3BB1A8E7" w14:textId="014D198B" w:rsidR="00710B4D" w:rsidRDefault="00387C88" w:rsidP="00710B4D">
      <w:pPr>
        <w:pStyle w:val="Overskrift2"/>
        <w:numPr>
          <w:ilvl w:val="1"/>
          <w:numId w:val="1"/>
        </w:numPr>
      </w:pPr>
      <w:bookmarkStart w:id="76" w:name="_Toc522086864"/>
      <w:r w:rsidRPr="00387C88">
        <w:t>Generelt om ESPD</w:t>
      </w:r>
      <w:bookmarkEnd w:id="76"/>
    </w:p>
    <w:p w14:paraId="1B0454FB" w14:textId="77777777" w:rsidR="00710B4D" w:rsidRPr="00710B4D" w:rsidRDefault="00710B4D" w:rsidP="00710B4D">
      <w:pPr>
        <w:rPr>
          <w:rFonts w:ascii="Times New Roman" w:eastAsia="Times New Roman" w:hAnsi="Times New Roman" w:cs="Times New Roman"/>
          <w:szCs w:val="20"/>
          <w:lang w:eastAsia="nb-NO"/>
        </w:rPr>
      </w:pPr>
      <w:r w:rsidRPr="00710B4D">
        <w:rPr>
          <w:rFonts w:ascii="Times New Roman" w:eastAsia="Times New Roman" w:hAnsi="Times New Roman" w:cs="Times New Roman"/>
          <w:szCs w:val="20"/>
          <w:lang w:eastAsia="nb-NO"/>
        </w:rPr>
        <w:t xml:space="preserve">Leverandøren skal levere det elektroniske europeiske egenerklæringsskjemaet sammen med tilbudet som foreløpig dokumentasjon på oppfyllelse av kvalifikasjonskravene og at det ikke foreligger grunner for avvisning. ESPD-skjemaet er integrert i Forsvarsmateriells KGV-løsning, </w:t>
      </w:r>
      <w:proofErr w:type="spellStart"/>
      <w:r w:rsidRPr="00710B4D">
        <w:rPr>
          <w:rFonts w:ascii="Times New Roman" w:eastAsia="Times New Roman" w:hAnsi="Times New Roman" w:cs="Times New Roman"/>
          <w:szCs w:val="20"/>
          <w:lang w:eastAsia="nb-NO"/>
        </w:rPr>
        <w:t>Mercell</w:t>
      </w:r>
      <w:proofErr w:type="spellEnd"/>
      <w:r w:rsidRPr="00710B4D">
        <w:rPr>
          <w:rFonts w:ascii="Times New Roman" w:eastAsia="Times New Roman" w:hAnsi="Times New Roman" w:cs="Times New Roman"/>
          <w:szCs w:val="20"/>
          <w:lang w:eastAsia="nb-NO"/>
        </w:rPr>
        <w:t>, hvor stegene for utfylling av skjemaet er en del av tilbudsinnlevering.</w:t>
      </w:r>
    </w:p>
    <w:p w14:paraId="103CF03C" w14:textId="77777777" w:rsidR="00710B4D" w:rsidRPr="00710B4D" w:rsidRDefault="00710B4D" w:rsidP="00710B4D">
      <w:pPr>
        <w:rPr>
          <w:rFonts w:ascii="Times New Roman" w:eastAsia="Times New Roman" w:hAnsi="Times New Roman" w:cs="Times New Roman"/>
          <w:szCs w:val="20"/>
          <w:lang w:eastAsia="nb-NO"/>
        </w:rPr>
      </w:pPr>
      <w:r w:rsidRPr="00710B4D">
        <w:rPr>
          <w:rFonts w:ascii="Times New Roman" w:eastAsia="Times New Roman" w:hAnsi="Times New Roman" w:cs="Times New Roman"/>
          <w:szCs w:val="20"/>
          <w:lang w:eastAsia="nb-NO"/>
        </w:rPr>
        <w:t>I denne konkurransen kan Leverandøren i ESPD-skjemaet gi en samlet erklæring om at han oppfyller samtlige av de kvalifikasjonskravene som fremkommer av dette konkurransegrunnlaget. Dette gjøres i ESPD-skjemaets del IV seksjon a. Leverandøren trenger ikke å fylle ut bokstavene A-D.</w:t>
      </w:r>
    </w:p>
    <w:p w14:paraId="0CD8F97A" w14:textId="77777777" w:rsidR="00710B4D" w:rsidRPr="00710B4D" w:rsidRDefault="00710B4D" w:rsidP="00710B4D">
      <w:pPr>
        <w:rPr>
          <w:rFonts w:ascii="Times New Roman" w:eastAsia="Times New Roman" w:hAnsi="Times New Roman" w:cs="Times New Roman"/>
          <w:szCs w:val="20"/>
          <w:lang w:eastAsia="nb-NO"/>
        </w:rPr>
      </w:pPr>
      <w:r w:rsidRPr="00710B4D">
        <w:rPr>
          <w:rFonts w:ascii="Times New Roman" w:eastAsia="Times New Roman" w:hAnsi="Times New Roman" w:cs="Times New Roman"/>
          <w:szCs w:val="20"/>
          <w:lang w:eastAsia="nb-NO"/>
        </w:rPr>
        <w:t xml:space="preserve">Oppdragsgiver kan på ethvert tidspunkt i konkurransen be Leverandøren levere alle eller deler av dokumentasjonsbevisene dersom dette er nødvendig for å sikre at konkurransen gjennomføres på riktig måte. Leverandøren må derfor sørge for å ha dokumentasjonen tilgjengelig. </w:t>
      </w:r>
    </w:p>
    <w:p w14:paraId="05D99C87" w14:textId="7AE78253" w:rsidR="00710B4D" w:rsidRPr="00710B4D" w:rsidDel="00D56F70" w:rsidRDefault="00710B4D" w:rsidP="00710B4D">
      <w:pPr>
        <w:rPr>
          <w:rFonts w:ascii="Times New Roman" w:eastAsia="Times New Roman" w:hAnsi="Times New Roman" w:cs="Times New Roman"/>
          <w:szCs w:val="20"/>
          <w:lang w:eastAsia="nb-NO"/>
        </w:rPr>
      </w:pPr>
      <w:r w:rsidRPr="00710B4D">
        <w:rPr>
          <w:rFonts w:ascii="Times New Roman" w:eastAsia="Times New Roman" w:hAnsi="Times New Roman" w:cs="Times New Roman"/>
          <w:szCs w:val="20"/>
          <w:lang w:eastAsia="nb-NO"/>
        </w:rPr>
        <w:t>Før tildeling av kontrakten vil Oppdragsgiver kreve at den valgte Leverandøren straks leverer oppdaterte dokumentasjonsbevis.</w:t>
      </w:r>
    </w:p>
    <w:p w14:paraId="5CB06432" w14:textId="6651AAF5" w:rsidR="00387C88" w:rsidRDefault="00387C88" w:rsidP="00387C88">
      <w:pPr>
        <w:pStyle w:val="Overskrift2"/>
        <w:numPr>
          <w:ilvl w:val="1"/>
          <w:numId w:val="1"/>
        </w:numPr>
      </w:pPr>
      <w:bookmarkStart w:id="77" w:name="_Toc522086865"/>
      <w:bookmarkStart w:id="78" w:name="_Ref469645383"/>
      <w:bookmarkStart w:id="79" w:name="_Toc466925525"/>
      <w:r w:rsidRPr="00387C88">
        <w:t>Nasjonale avvisningsgrunner</w:t>
      </w:r>
      <w:bookmarkEnd w:id="77"/>
    </w:p>
    <w:p w14:paraId="768B680D" w14:textId="77777777" w:rsidR="00AE7C9D" w:rsidRPr="00AE7C9D" w:rsidRDefault="00AE7C9D" w:rsidP="00AE7C9D">
      <w:p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Avvisningsgrunnene som er huket av under ESPD del III punkt C gir Oppdragsgiver i utgangspunktet kun en avvisningsrett. I følgende to tilfeller har Oppdragsgiver likevel en avvisningsplikt:</w:t>
      </w:r>
    </w:p>
    <w:p w14:paraId="5D23BC46" w14:textId="77777777" w:rsidR="00AE7C9D" w:rsidRPr="00AE7C9D" w:rsidRDefault="00AE7C9D" w:rsidP="00AE7C9D">
      <w:pPr>
        <w:numPr>
          <w:ilvl w:val="0"/>
          <w:numId w:val="21"/>
        </w:num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 xml:space="preserve">Dersom det foreligger inhabilitet som Oppdragsgiver ikke kan avhjelpe med mindre inngripende tiltak, jf. FOA § 24-2 første ledd bokstav c. </w:t>
      </w:r>
    </w:p>
    <w:p w14:paraId="3EFAA584" w14:textId="751F9199" w:rsidR="00AE7C9D" w:rsidRPr="00AE7C9D" w:rsidRDefault="00AE7C9D" w:rsidP="00AE7C9D">
      <w:pPr>
        <w:numPr>
          <w:ilvl w:val="0"/>
          <w:numId w:val="21"/>
        </w:num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 xml:space="preserve">Dersom </w:t>
      </w:r>
      <w:r w:rsidR="00BA0B44">
        <w:rPr>
          <w:rFonts w:ascii="Times New Roman" w:eastAsia="Times New Roman" w:hAnsi="Times New Roman" w:cs="Times New Roman"/>
          <w:szCs w:val="20"/>
          <w:lang w:eastAsia="nb-NO"/>
        </w:rPr>
        <w:t>Leverandør</w:t>
      </w:r>
      <w:r w:rsidRPr="00AE7C9D">
        <w:rPr>
          <w:rFonts w:ascii="Times New Roman" w:eastAsia="Times New Roman" w:hAnsi="Times New Roman" w:cs="Times New Roman"/>
          <w:szCs w:val="20"/>
          <w:lang w:eastAsia="nb-NO"/>
        </w:rPr>
        <w:t>en har deltatt i forberedelsen av konkurransen og med dette oppnådd en urimelig konkurransefordel som ikke kan avhjelpes med mindre inngripende tiltak, jf. FOA § 24-2 første ledd bokstav d.</w:t>
      </w:r>
    </w:p>
    <w:p w14:paraId="30AC9BDC" w14:textId="77777777" w:rsidR="00AE7C9D" w:rsidRPr="00AE7C9D" w:rsidRDefault="00AE7C9D" w:rsidP="00AE7C9D">
      <w:p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Oppdragsgiver har i ESPD Del III punkt D huket av for «rent nasjonale avvisningsgrunner». De nasjonale avvisningsgrunnene går lenger enn hva som følger av avvisningsgrunnene angitt i ESPD i to tilfeller:</w:t>
      </w:r>
    </w:p>
    <w:p w14:paraId="68E417C4" w14:textId="1562EA6C" w:rsidR="00AE7C9D" w:rsidRPr="00AE7C9D" w:rsidRDefault="00AE7C9D" w:rsidP="00AE7C9D">
      <w:pPr>
        <w:numPr>
          <w:ilvl w:val="0"/>
          <w:numId w:val="22"/>
        </w:num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 xml:space="preserve">Oppdragsgiver skal avvise en </w:t>
      </w:r>
      <w:r w:rsidR="00BA0B44">
        <w:rPr>
          <w:rFonts w:ascii="Times New Roman" w:eastAsia="Times New Roman" w:hAnsi="Times New Roman" w:cs="Times New Roman"/>
          <w:szCs w:val="20"/>
          <w:lang w:eastAsia="nb-NO"/>
        </w:rPr>
        <w:t>Leverandør</w:t>
      </w:r>
      <w:r w:rsidRPr="00AE7C9D">
        <w:rPr>
          <w:rFonts w:ascii="Times New Roman" w:eastAsia="Times New Roman" w:hAnsi="Times New Roman" w:cs="Times New Roman"/>
          <w:szCs w:val="20"/>
          <w:lang w:eastAsia="nb-NO"/>
        </w:rPr>
        <w:t xml:space="preserve"> når han er kjent med at </w:t>
      </w:r>
      <w:r w:rsidR="00BA0B44">
        <w:rPr>
          <w:rFonts w:ascii="Times New Roman" w:eastAsia="Times New Roman" w:hAnsi="Times New Roman" w:cs="Times New Roman"/>
          <w:szCs w:val="20"/>
          <w:lang w:eastAsia="nb-NO"/>
        </w:rPr>
        <w:t>Leverandør</w:t>
      </w:r>
      <w:r w:rsidRPr="00AE7C9D">
        <w:rPr>
          <w:rFonts w:ascii="Times New Roman" w:eastAsia="Times New Roman" w:hAnsi="Times New Roman" w:cs="Times New Roman"/>
          <w:szCs w:val="20"/>
          <w:lang w:eastAsia="nb-NO"/>
        </w:rPr>
        <w:t xml:space="preserve">en har vedtatt forelegg eller er dømt for de angitte straffbare forholdende i FOA § 24-2 annet ledd. </w:t>
      </w:r>
    </w:p>
    <w:p w14:paraId="6D396827" w14:textId="2B9F166B" w:rsidR="00387C88" w:rsidRPr="00ED6A47" w:rsidRDefault="00AE7C9D" w:rsidP="00BA0B44">
      <w:pPr>
        <w:pStyle w:val="Listeavsnitt"/>
        <w:numPr>
          <w:ilvl w:val="0"/>
          <w:numId w:val="22"/>
        </w:numPr>
        <w:rPr>
          <w:rFonts w:ascii="Times New Roman" w:eastAsia="Times New Roman" w:hAnsi="Times New Roman" w:cs="Times New Roman"/>
          <w:szCs w:val="20"/>
          <w:lang w:eastAsia="nb-NO"/>
        </w:rPr>
      </w:pPr>
      <w:r w:rsidRPr="001B6676">
        <w:rPr>
          <w:rFonts w:ascii="Times New Roman" w:eastAsia="Times New Roman" w:hAnsi="Times New Roman" w:cs="Times New Roman"/>
          <w:szCs w:val="20"/>
          <w:lang w:eastAsia="nb-NO"/>
        </w:rPr>
        <w:t xml:space="preserve">Oppdragsgiver kan avvise en </w:t>
      </w:r>
      <w:r w:rsidR="00BA0B44">
        <w:rPr>
          <w:rFonts w:ascii="Times New Roman" w:eastAsia="Times New Roman" w:hAnsi="Times New Roman" w:cs="Times New Roman"/>
          <w:szCs w:val="20"/>
          <w:lang w:eastAsia="nb-NO"/>
        </w:rPr>
        <w:t>Leverandør</w:t>
      </w:r>
      <w:r w:rsidRPr="001B6676">
        <w:rPr>
          <w:rFonts w:ascii="Times New Roman" w:eastAsia="Times New Roman" w:hAnsi="Times New Roman" w:cs="Times New Roman"/>
          <w:szCs w:val="20"/>
          <w:lang w:eastAsia="nb-NO"/>
        </w:rPr>
        <w:t xml:space="preserve"> når det kan dokumenteres at </w:t>
      </w:r>
      <w:r w:rsidR="00BA0B44">
        <w:rPr>
          <w:rFonts w:ascii="Times New Roman" w:eastAsia="Times New Roman" w:hAnsi="Times New Roman" w:cs="Times New Roman"/>
          <w:szCs w:val="20"/>
          <w:lang w:eastAsia="nb-NO"/>
        </w:rPr>
        <w:t>Leverandør</w:t>
      </w:r>
      <w:r w:rsidRPr="001B6676">
        <w:rPr>
          <w:rFonts w:ascii="Times New Roman" w:eastAsia="Times New Roman" w:hAnsi="Times New Roman" w:cs="Times New Roman"/>
          <w:szCs w:val="20"/>
          <w:lang w:eastAsia="nb-NO"/>
        </w:rPr>
        <w:t>en forøvrig har begått alvorlige feil som medfører tvil om</w:t>
      </w:r>
      <w:r w:rsidR="001B6676" w:rsidRPr="001B6676">
        <w:rPr>
          <w:rFonts w:ascii="Times New Roman" w:eastAsia="Times New Roman" w:hAnsi="Times New Roman" w:cs="Times New Roman"/>
          <w:szCs w:val="20"/>
          <w:lang w:eastAsia="nb-NO"/>
        </w:rPr>
        <w:t xml:space="preserve"> hans yrkesmessige integritet, jf. FOA § 24-2 tredje ledd bokstav i.</w:t>
      </w:r>
    </w:p>
    <w:p w14:paraId="1793B775" w14:textId="77777777" w:rsidR="00121605" w:rsidRPr="008204E2" w:rsidRDefault="00121605" w:rsidP="00121605">
      <w:pPr>
        <w:pStyle w:val="Overskrift1"/>
        <w:numPr>
          <w:ilvl w:val="0"/>
          <w:numId w:val="1"/>
        </w:numPr>
      </w:pPr>
      <w:bookmarkStart w:id="80" w:name="_Toc466921000"/>
      <w:bookmarkStart w:id="81" w:name="_Toc482711877"/>
      <w:bookmarkStart w:id="82" w:name="_Toc522086866"/>
      <w:bookmarkStart w:id="83" w:name="_Toc482711881"/>
      <w:bookmarkStart w:id="84" w:name="_Ref477428956"/>
      <w:bookmarkEnd w:id="78"/>
      <w:r w:rsidRPr="008204E2">
        <w:lastRenderedPageBreak/>
        <w:t>Kvalifikasjonskrav</w:t>
      </w:r>
      <w:bookmarkEnd w:id="80"/>
      <w:bookmarkEnd w:id="81"/>
      <w:bookmarkEnd w:id="82"/>
    </w:p>
    <w:p w14:paraId="10A676CD" w14:textId="6AD570E3" w:rsidR="00FF1D46" w:rsidRDefault="00121605" w:rsidP="00121605">
      <w:pPr>
        <w:pStyle w:val="Overskrift2"/>
        <w:numPr>
          <w:ilvl w:val="1"/>
          <w:numId w:val="1"/>
        </w:numPr>
      </w:pPr>
      <w:bookmarkStart w:id="85" w:name="_Ref495646788"/>
      <w:bookmarkStart w:id="86" w:name="_Toc522086867"/>
      <w:bookmarkEnd w:id="79"/>
      <w:bookmarkEnd w:id="83"/>
      <w:bookmarkEnd w:id="84"/>
      <w:r w:rsidRPr="00BD310A">
        <w:rPr>
          <w:rFonts w:ascii="Times New Roman" w:hAnsi="Times New Roman" w:cs="Times New Roman"/>
        </w:rPr>
        <w:t xml:space="preserve">Krav til </w:t>
      </w:r>
      <w:r w:rsidR="00DE3136">
        <w:rPr>
          <w:rFonts w:ascii="Times New Roman" w:hAnsi="Times New Roman" w:cs="Times New Roman"/>
        </w:rPr>
        <w:t>l</w:t>
      </w:r>
      <w:r w:rsidR="00BA0B44">
        <w:rPr>
          <w:rFonts w:ascii="Times New Roman" w:hAnsi="Times New Roman" w:cs="Times New Roman"/>
        </w:rPr>
        <w:t>everandør</w:t>
      </w:r>
      <w:r w:rsidRPr="00BD310A">
        <w:rPr>
          <w:rFonts w:ascii="Times New Roman" w:hAnsi="Times New Roman" w:cs="Times New Roman"/>
        </w:rPr>
        <w:t>enes registrering, autorisasjon mv</w:t>
      </w:r>
      <w:bookmarkEnd w:id="85"/>
      <w:bookmarkEnd w:id="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5684"/>
      </w:tblGrid>
      <w:tr w:rsidR="00FF1D46" w:rsidRPr="00B71B4D" w14:paraId="3653D3FE" w14:textId="77777777" w:rsidTr="00FF1D46">
        <w:tc>
          <w:tcPr>
            <w:tcW w:w="1940" w:type="pct"/>
            <w:shd w:val="clear" w:color="auto" w:fill="F2F2F2"/>
          </w:tcPr>
          <w:p w14:paraId="5D284022" w14:textId="77777777" w:rsidR="00FF1D46" w:rsidRPr="00BE69EB" w:rsidRDefault="00FF1D46" w:rsidP="00121605">
            <w:pPr>
              <w:spacing w:after="0" w:line="240" w:lineRule="auto"/>
              <w:rPr>
                <w:rFonts w:ascii="Times New Roman" w:eastAsia="Times New Roman" w:hAnsi="Times New Roman" w:cs="Times New Roman"/>
                <w:b/>
                <w:szCs w:val="24"/>
                <w:lang w:eastAsia="nb-NO"/>
              </w:rPr>
            </w:pPr>
            <w:r w:rsidRPr="00BE69EB">
              <w:rPr>
                <w:rFonts w:ascii="Times New Roman" w:eastAsia="Times New Roman" w:hAnsi="Times New Roman" w:cs="Times New Roman"/>
                <w:b/>
                <w:szCs w:val="24"/>
                <w:lang w:eastAsia="nb-NO"/>
              </w:rPr>
              <w:t>KRAV</w:t>
            </w:r>
          </w:p>
        </w:tc>
        <w:tc>
          <w:tcPr>
            <w:tcW w:w="3060" w:type="pct"/>
            <w:shd w:val="clear" w:color="auto" w:fill="F2F2F2"/>
          </w:tcPr>
          <w:p w14:paraId="6C3131E3" w14:textId="77777777" w:rsidR="00FF1D46" w:rsidRPr="00BE69EB" w:rsidRDefault="00FF1D46" w:rsidP="00121605">
            <w:pPr>
              <w:spacing w:after="0" w:line="240" w:lineRule="auto"/>
              <w:rPr>
                <w:rFonts w:ascii="Times New Roman" w:eastAsia="Times New Roman" w:hAnsi="Times New Roman" w:cs="Times New Roman"/>
                <w:b/>
                <w:szCs w:val="24"/>
                <w:lang w:eastAsia="nb-NO"/>
              </w:rPr>
            </w:pPr>
            <w:r w:rsidRPr="00BE69EB">
              <w:rPr>
                <w:rFonts w:ascii="Times New Roman" w:eastAsia="Times New Roman" w:hAnsi="Times New Roman" w:cs="Times New Roman"/>
                <w:b/>
                <w:szCs w:val="24"/>
                <w:lang w:eastAsia="nb-NO"/>
              </w:rPr>
              <w:t>DOKUMENTASJONSKRAV</w:t>
            </w:r>
          </w:p>
        </w:tc>
      </w:tr>
      <w:tr w:rsidR="00FF1D46" w:rsidRPr="00B71B4D" w14:paraId="6F2642E3" w14:textId="77777777" w:rsidTr="00FF1D46">
        <w:tc>
          <w:tcPr>
            <w:tcW w:w="1940" w:type="pct"/>
          </w:tcPr>
          <w:p w14:paraId="447A4A98" w14:textId="38ED4FD4" w:rsidR="00FF1D46" w:rsidRDefault="00FF1D46" w:rsidP="000632B1">
            <w:pPr>
              <w:spacing w:after="0" w:line="240" w:lineRule="auto"/>
              <w:rPr>
                <w:rFonts w:ascii="Times New Roman" w:eastAsia="Times New Roman" w:hAnsi="Times New Roman" w:cs="Times New Roman"/>
                <w:szCs w:val="24"/>
                <w:lang w:eastAsia="nb-NO"/>
              </w:rPr>
            </w:pPr>
            <w:r>
              <w:rPr>
                <w:rFonts w:ascii="Times New Roman" w:eastAsia="Times New Roman" w:hAnsi="Times New Roman" w:cs="Times New Roman"/>
                <w:szCs w:val="24"/>
                <w:lang w:eastAsia="nb-NO"/>
              </w:rPr>
              <w:t>Leverandør</w:t>
            </w:r>
            <w:r w:rsidRPr="00BE69EB">
              <w:rPr>
                <w:rFonts w:ascii="Times New Roman" w:eastAsia="Times New Roman" w:hAnsi="Times New Roman" w:cs="Times New Roman"/>
                <w:szCs w:val="24"/>
                <w:lang w:eastAsia="nb-NO"/>
              </w:rPr>
              <w:t xml:space="preserve">en skal være </w:t>
            </w:r>
            <w:r w:rsidR="000632B1">
              <w:rPr>
                <w:rFonts w:ascii="Times New Roman" w:eastAsia="Times New Roman" w:hAnsi="Times New Roman" w:cs="Times New Roman"/>
                <w:szCs w:val="24"/>
                <w:lang w:eastAsia="nb-NO"/>
              </w:rPr>
              <w:t>registrert i e</w:t>
            </w:r>
            <w:r w:rsidR="007C155E">
              <w:rPr>
                <w:rFonts w:ascii="Times New Roman" w:eastAsia="Times New Roman" w:hAnsi="Times New Roman" w:cs="Times New Roman"/>
                <w:szCs w:val="24"/>
                <w:lang w:eastAsia="nb-NO"/>
              </w:rPr>
              <w:t xml:space="preserve">t foretaksregister </w:t>
            </w:r>
            <w:r w:rsidR="000632B1">
              <w:rPr>
                <w:rFonts w:ascii="Times New Roman" w:eastAsia="Times New Roman" w:hAnsi="Times New Roman" w:cs="Times New Roman"/>
                <w:szCs w:val="24"/>
                <w:lang w:eastAsia="nb-NO"/>
              </w:rPr>
              <w:t xml:space="preserve">eller et handelsregister i den staten </w:t>
            </w:r>
            <w:r w:rsidR="00BA0B44">
              <w:rPr>
                <w:rFonts w:ascii="Times New Roman" w:eastAsia="Times New Roman" w:hAnsi="Times New Roman" w:cs="Times New Roman"/>
                <w:szCs w:val="24"/>
                <w:lang w:eastAsia="nb-NO"/>
              </w:rPr>
              <w:t>Leverandør</w:t>
            </w:r>
            <w:r w:rsidR="000632B1">
              <w:rPr>
                <w:rFonts w:ascii="Times New Roman" w:eastAsia="Times New Roman" w:hAnsi="Times New Roman" w:cs="Times New Roman"/>
                <w:szCs w:val="24"/>
                <w:lang w:eastAsia="nb-NO"/>
              </w:rPr>
              <w:t>en er etablert.</w:t>
            </w:r>
          </w:p>
          <w:p w14:paraId="48F87AC9" w14:textId="61CDF55A" w:rsidR="0011127E" w:rsidRPr="0011127E" w:rsidRDefault="0011127E" w:rsidP="000632B1">
            <w:pPr>
              <w:spacing w:after="0" w:line="240" w:lineRule="auto"/>
              <w:rPr>
                <w:rFonts w:ascii="Times New Roman" w:eastAsia="Times New Roman" w:hAnsi="Times New Roman" w:cs="Times New Roman"/>
                <w:i/>
                <w:szCs w:val="24"/>
                <w:lang w:eastAsia="nb-NO"/>
              </w:rPr>
            </w:pPr>
          </w:p>
        </w:tc>
        <w:tc>
          <w:tcPr>
            <w:tcW w:w="3060" w:type="pct"/>
            <w:tcBorders>
              <w:bottom w:val="single" w:sz="4" w:space="0" w:color="auto"/>
            </w:tcBorders>
          </w:tcPr>
          <w:p w14:paraId="7F8B3DBE" w14:textId="0A48445F" w:rsidR="00FF1D46" w:rsidRPr="00BE69EB" w:rsidRDefault="00FF1D46" w:rsidP="00121605">
            <w:pPr>
              <w:spacing w:after="0" w:line="240" w:lineRule="auto"/>
              <w:rPr>
                <w:rFonts w:ascii="Times New Roman" w:eastAsia="Times New Roman" w:hAnsi="Times New Roman" w:cs="Times New Roman"/>
                <w:szCs w:val="24"/>
                <w:lang w:eastAsia="nb-NO"/>
              </w:rPr>
            </w:pPr>
            <w:r w:rsidRPr="00BE69EB">
              <w:rPr>
                <w:rFonts w:ascii="Times New Roman" w:eastAsia="Times New Roman" w:hAnsi="Times New Roman" w:cs="Times New Roman"/>
                <w:szCs w:val="24"/>
                <w:lang w:eastAsia="nb-NO"/>
              </w:rPr>
              <w:t xml:space="preserve">Norske </w:t>
            </w:r>
            <w:r w:rsidR="008753FA">
              <w:rPr>
                <w:rFonts w:ascii="Times New Roman" w:eastAsia="Times New Roman" w:hAnsi="Times New Roman" w:cs="Times New Roman"/>
                <w:szCs w:val="24"/>
                <w:lang w:eastAsia="nb-NO"/>
              </w:rPr>
              <w:t>l</w:t>
            </w:r>
            <w:r>
              <w:rPr>
                <w:rFonts w:ascii="Times New Roman" w:eastAsia="Times New Roman" w:hAnsi="Times New Roman" w:cs="Times New Roman"/>
                <w:szCs w:val="24"/>
                <w:lang w:eastAsia="nb-NO"/>
              </w:rPr>
              <w:t>everandør</w:t>
            </w:r>
            <w:r w:rsidRPr="00BE69EB">
              <w:rPr>
                <w:rFonts w:ascii="Times New Roman" w:eastAsia="Times New Roman" w:hAnsi="Times New Roman" w:cs="Times New Roman"/>
                <w:szCs w:val="24"/>
                <w:lang w:eastAsia="nb-NO"/>
              </w:rPr>
              <w:t xml:space="preserve">er: </w:t>
            </w:r>
          </w:p>
          <w:p w14:paraId="1BCCA23A" w14:textId="77777777" w:rsidR="00FF1D46" w:rsidRPr="00BE69EB" w:rsidRDefault="00FF1D46" w:rsidP="00121605">
            <w:pPr>
              <w:numPr>
                <w:ilvl w:val="0"/>
                <w:numId w:val="8"/>
              </w:numPr>
              <w:spacing w:after="0" w:line="240" w:lineRule="auto"/>
              <w:contextualSpacing/>
              <w:rPr>
                <w:rFonts w:ascii="Times New Roman" w:eastAsia="Times New Roman" w:hAnsi="Times New Roman" w:cs="Times New Roman"/>
                <w:szCs w:val="24"/>
                <w:lang w:eastAsia="nb-NO"/>
              </w:rPr>
            </w:pPr>
            <w:r w:rsidRPr="00BE69EB">
              <w:rPr>
                <w:rFonts w:ascii="Times New Roman" w:eastAsia="Times New Roman" w:hAnsi="Times New Roman" w:cs="Times New Roman"/>
                <w:szCs w:val="24"/>
                <w:lang w:eastAsia="nb-NO"/>
              </w:rPr>
              <w:t>Firmaattest.</w:t>
            </w:r>
          </w:p>
          <w:p w14:paraId="14785CD2" w14:textId="77777777" w:rsidR="00FF1D46" w:rsidRPr="00BE69EB" w:rsidRDefault="00FF1D46" w:rsidP="00121605">
            <w:pPr>
              <w:spacing w:after="0" w:line="240" w:lineRule="auto"/>
              <w:rPr>
                <w:rFonts w:ascii="Times New Roman" w:eastAsia="Times New Roman" w:hAnsi="Times New Roman" w:cs="Times New Roman"/>
                <w:szCs w:val="24"/>
                <w:lang w:eastAsia="nb-NO"/>
              </w:rPr>
            </w:pPr>
          </w:p>
          <w:p w14:paraId="688D9E48" w14:textId="47EAB8BD" w:rsidR="00FF1D46" w:rsidRPr="00BE69EB" w:rsidRDefault="00FF1D46" w:rsidP="00121605">
            <w:pPr>
              <w:spacing w:after="0" w:line="240" w:lineRule="auto"/>
              <w:rPr>
                <w:rFonts w:ascii="Times New Roman" w:eastAsia="Times New Roman" w:hAnsi="Times New Roman" w:cs="Times New Roman"/>
                <w:szCs w:val="24"/>
                <w:lang w:eastAsia="nb-NO"/>
              </w:rPr>
            </w:pPr>
            <w:r w:rsidRPr="00BE69EB">
              <w:rPr>
                <w:rFonts w:ascii="Times New Roman" w:eastAsia="Times New Roman" w:hAnsi="Times New Roman" w:cs="Times New Roman"/>
                <w:szCs w:val="24"/>
                <w:lang w:eastAsia="nb-NO"/>
              </w:rPr>
              <w:t xml:space="preserve">Utenlandske </w:t>
            </w:r>
            <w:r w:rsidR="008753FA">
              <w:rPr>
                <w:rFonts w:ascii="Times New Roman" w:eastAsia="Times New Roman" w:hAnsi="Times New Roman" w:cs="Times New Roman"/>
                <w:szCs w:val="24"/>
                <w:lang w:eastAsia="nb-NO"/>
              </w:rPr>
              <w:t>l</w:t>
            </w:r>
            <w:r>
              <w:rPr>
                <w:rFonts w:ascii="Times New Roman" w:eastAsia="Times New Roman" w:hAnsi="Times New Roman" w:cs="Times New Roman"/>
                <w:szCs w:val="24"/>
                <w:lang w:eastAsia="nb-NO"/>
              </w:rPr>
              <w:t>everandør</w:t>
            </w:r>
            <w:r w:rsidRPr="00BE69EB">
              <w:rPr>
                <w:rFonts w:ascii="Times New Roman" w:eastAsia="Times New Roman" w:hAnsi="Times New Roman" w:cs="Times New Roman"/>
                <w:szCs w:val="24"/>
                <w:lang w:eastAsia="nb-NO"/>
              </w:rPr>
              <w:t>er:</w:t>
            </w:r>
          </w:p>
          <w:p w14:paraId="64FD9411" w14:textId="73B38721" w:rsidR="00FF1D46" w:rsidRPr="00BE69EB" w:rsidRDefault="00FF1D46" w:rsidP="00DC2A40">
            <w:pPr>
              <w:numPr>
                <w:ilvl w:val="0"/>
                <w:numId w:val="8"/>
              </w:numPr>
              <w:spacing w:after="0" w:line="240" w:lineRule="auto"/>
              <w:contextualSpacing/>
              <w:rPr>
                <w:rFonts w:ascii="Times New Roman" w:eastAsia="Times New Roman" w:hAnsi="Times New Roman" w:cs="Times New Roman"/>
                <w:szCs w:val="24"/>
                <w:lang w:eastAsia="nb-NO"/>
              </w:rPr>
            </w:pPr>
            <w:r w:rsidRPr="00BE69EB">
              <w:rPr>
                <w:rFonts w:ascii="Times New Roman" w:eastAsia="Times New Roman" w:hAnsi="Times New Roman" w:cs="Times New Roman"/>
                <w:szCs w:val="24"/>
                <w:lang w:eastAsia="nb-NO"/>
              </w:rPr>
              <w:t xml:space="preserve">Bekreftelse på at </w:t>
            </w:r>
            <w:r w:rsidR="008753FA">
              <w:rPr>
                <w:rFonts w:ascii="Times New Roman" w:eastAsia="Times New Roman" w:hAnsi="Times New Roman" w:cs="Times New Roman"/>
                <w:szCs w:val="24"/>
                <w:lang w:eastAsia="nb-NO"/>
              </w:rPr>
              <w:t>l</w:t>
            </w:r>
            <w:r>
              <w:rPr>
                <w:rFonts w:ascii="Times New Roman" w:eastAsia="Times New Roman" w:hAnsi="Times New Roman" w:cs="Times New Roman"/>
                <w:szCs w:val="24"/>
                <w:lang w:eastAsia="nb-NO"/>
              </w:rPr>
              <w:t>everandør</w:t>
            </w:r>
            <w:r w:rsidRPr="00BE69EB">
              <w:rPr>
                <w:rFonts w:ascii="Times New Roman" w:eastAsia="Times New Roman" w:hAnsi="Times New Roman" w:cs="Times New Roman"/>
                <w:szCs w:val="24"/>
                <w:lang w:eastAsia="nb-NO"/>
              </w:rPr>
              <w:t>en er registrert i foretaksregister</w:t>
            </w:r>
            <w:r w:rsidR="00DC2A40">
              <w:rPr>
                <w:rFonts w:ascii="Times New Roman" w:eastAsia="Times New Roman" w:hAnsi="Times New Roman" w:cs="Times New Roman"/>
                <w:szCs w:val="24"/>
                <w:lang w:eastAsia="nb-NO"/>
              </w:rPr>
              <w:t xml:space="preserve">, fagregister eller et handelsregister i den staten </w:t>
            </w:r>
            <w:r w:rsidR="00BA0B44">
              <w:rPr>
                <w:rFonts w:ascii="Times New Roman" w:eastAsia="Times New Roman" w:hAnsi="Times New Roman" w:cs="Times New Roman"/>
                <w:szCs w:val="24"/>
                <w:lang w:eastAsia="nb-NO"/>
              </w:rPr>
              <w:t>Leverandør</w:t>
            </w:r>
            <w:r w:rsidR="00DC2A40">
              <w:rPr>
                <w:rFonts w:ascii="Times New Roman" w:eastAsia="Times New Roman" w:hAnsi="Times New Roman" w:cs="Times New Roman"/>
                <w:szCs w:val="24"/>
                <w:lang w:eastAsia="nb-NO"/>
              </w:rPr>
              <w:t>en er etablert.</w:t>
            </w:r>
          </w:p>
        </w:tc>
      </w:tr>
    </w:tbl>
    <w:p w14:paraId="1CA6CCE3" w14:textId="54046D47" w:rsidR="0052294E" w:rsidRPr="0052294E" w:rsidRDefault="00FF1D46" w:rsidP="00121605">
      <w:pPr>
        <w:pStyle w:val="Overskrift2"/>
        <w:numPr>
          <w:ilvl w:val="1"/>
          <w:numId w:val="1"/>
        </w:numPr>
      </w:pPr>
      <w:bookmarkStart w:id="87" w:name="_Toc466925528"/>
      <w:bookmarkStart w:id="88" w:name="_Toc482711884"/>
      <w:bookmarkStart w:id="89" w:name="_Ref495646812"/>
      <w:bookmarkStart w:id="90" w:name="_Toc522086868"/>
      <w:r>
        <w:t xml:space="preserve">Krav til </w:t>
      </w:r>
      <w:r w:rsidR="00DE3136">
        <w:t>l</w:t>
      </w:r>
      <w:r w:rsidR="00BA0B44">
        <w:t>everandør</w:t>
      </w:r>
      <w:r w:rsidR="00514BC3">
        <w:t xml:space="preserve">enes </w:t>
      </w:r>
      <w:r>
        <w:t>tekniske og faglige kvalifikasjoner</w:t>
      </w:r>
      <w:bookmarkEnd w:id="87"/>
      <w:bookmarkEnd w:id="88"/>
      <w:bookmarkEnd w:id="89"/>
      <w:bookmarkEnd w:id="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5684"/>
      </w:tblGrid>
      <w:tr w:rsidR="00FF1D46" w:rsidRPr="000C7529" w14:paraId="53F6614E" w14:textId="77777777" w:rsidTr="00FF1D46">
        <w:trPr>
          <w:trHeight w:val="288"/>
        </w:trPr>
        <w:tc>
          <w:tcPr>
            <w:tcW w:w="1940" w:type="pct"/>
            <w:shd w:val="clear" w:color="auto" w:fill="F2F2F2"/>
          </w:tcPr>
          <w:p w14:paraId="240B7FC6" w14:textId="77777777" w:rsidR="00FF1D46" w:rsidRPr="00BE69EB" w:rsidRDefault="00FF1D46" w:rsidP="00121605">
            <w:pPr>
              <w:rPr>
                <w:rFonts w:ascii="Times New Roman" w:hAnsi="Times New Roman" w:cs="Times New Roman"/>
                <w:b/>
              </w:rPr>
            </w:pPr>
            <w:r>
              <w:rPr>
                <w:rFonts w:ascii="Times New Roman" w:hAnsi="Times New Roman" w:cs="Times New Roman"/>
                <w:b/>
              </w:rPr>
              <w:t>KRAV</w:t>
            </w:r>
          </w:p>
        </w:tc>
        <w:tc>
          <w:tcPr>
            <w:tcW w:w="3060" w:type="pct"/>
            <w:shd w:val="clear" w:color="auto" w:fill="F2F2F2"/>
          </w:tcPr>
          <w:p w14:paraId="6831A791" w14:textId="77777777" w:rsidR="00FF1D46" w:rsidRPr="00BE69EB" w:rsidRDefault="00FF1D46" w:rsidP="00121605">
            <w:pPr>
              <w:rPr>
                <w:rFonts w:ascii="Times New Roman" w:hAnsi="Times New Roman" w:cs="Times New Roman"/>
                <w:b/>
              </w:rPr>
            </w:pPr>
            <w:r>
              <w:rPr>
                <w:rFonts w:ascii="Times New Roman" w:hAnsi="Times New Roman" w:cs="Times New Roman"/>
                <w:b/>
              </w:rPr>
              <w:t>DOKUMENTASJONSKRAV</w:t>
            </w:r>
          </w:p>
        </w:tc>
      </w:tr>
      <w:tr w:rsidR="00FF1D46" w:rsidRPr="000C7529" w14:paraId="2F52E862" w14:textId="77777777" w:rsidTr="00FF1D46">
        <w:tc>
          <w:tcPr>
            <w:tcW w:w="1940" w:type="pct"/>
          </w:tcPr>
          <w:p w14:paraId="544342BE" w14:textId="7F870700" w:rsidR="00FF6779" w:rsidRPr="0002411F" w:rsidRDefault="00FF1D46" w:rsidP="00121605">
            <w:pPr>
              <w:rPr>
                <w:rFonts w:ascii="Times New Roman" w:hAnsi="Times New Roman" w:cs="Times New Roman"/>
              </w:rPr>
            </w:pPr>
            <w:r>
              <w:rPr>
                <w:rFonts w:ascii="Times New Roman" w:hAnsi="Times New Roman" w:cs="Times New Roman"/>
              </w:rPr>
              <w:t>Leverandør</w:t>
            </w:r>
            <w:r w:rsidRPr="00BE69EB">
              <w:rPr>
                <w:rFonts w:ascii="Times New Roman" w:hAnsi="Times New Roman" w:cs="Times New Roman"/>
              </w:rPr>
              <w:t>en skal ha god erfaring fra lignende leveranser.</w:t>
            </w:r>
          </w:p>
        </w:tc>
        <w:tc>
          <w:tcPr>
            <w:tcW w:w="3060" w:type="pct"/>
          </w:tcPr>
          <w:p w14:paraId="420535C0" w14:textId="605A7D95" w:rsidR="00387C88" w:rsidRDefault="00387C88" w:rsidP="00121605">
            <w:pPr>
              <w:rPr>
                <w:rFonts w:ascii="Times New Roman" w:hAnsi="Times New Roman" w:cs="Times New Roman"/>
              </w:rPr>
            </w:pPr>
            <w:r>
              <w:rPr>
                <w:rFonts w:ascii="Times New Roman" w:hAnsi="Times New Roman" w:cs="Times New Roman"/>
              </w:rPr>
              <w:t xml:space="preserve">Beskrivelse av </w:t>
            </w:r>
            <w:r w:rsidR="00BA0B44">
              <w:rPr>
                <w:rFonts w:ascii="Times New Roman" w:hAnsi="Times New Roman" w:cs="Times New Roman"/>
              </w:rPr>
              <w:t>Leverandør</w:t>
            </w:r>
            <w:r>
              <w:rPr>
                <w:rFonts w:ascii="Times New Roman" w:hAnsi="Times New Roman" w:cs="Times New Roman"/>
              </w:rPr>
              <w:t xml:space="preserve">ens 3 mest relevante oppdrag i løpet av de siste 3 årene. Beskrivelsen må inkludere angivelse av: </w:t>
            </w:r>
          </w:p>
          <w:p w14:paraId="6E9A9E1F" w14:textId="04C503E7" w:rsidR="00AD6F53" w:rsidRPr="00AD6F53" w:rsidRDefault="00AD6F53" w:rsidP="00AD6F53">
            <w:pPr>
              <w:pStyle w:val="Listeavsnitt"/>
              <w:numPr>
                <w:ilvl w:val="0"/>
                <w:numId w:val="28"/>
              </w:numPr>
              <w:rPr>
                <w:rFonts w:ascii="Times New Roman" w:hAnsi="Times New Roman" w:cs="Times New Roman"/>
              </w:rPr>
            </w:pPr>
            <w:r w:rsidRPr="00AD6F53">
              <w:rPr>
                <w:rFonts w:ascii="Times New Roman" w:hAnsi="Times New Roman" w:cs="Times New Roman"/>
              </w:rPr>
              <w:t>Kort beskrivelse av leveransen</w:t>
            </w:r>
          </w:p>
          <w:p w14:paraId="0544F5E4" w14:textId="678CD52B" w:rsidR="00387C88" w:rsidRDefault="00AD6F53" w:rsidP="00387C88">
            <w:pPr>
              <w:pStyle w:val="Listeavsnitt"/>
              <w:numPr>
                <w:ilvl w:val="0"/>
                <w:numId w:val="28"/>
              </w:numPr>
              <w:rPr>
                <w:rFonts w:ascii="Times New Roman" w:hAnsi="Times New Roman" w:cs="Times New Roman"/>
              </w:rPr>
            </w:pPr>
            <w:r>
              <w:rPr>
                <w:rFonts w:ascii="Times New Roman" w:hAnsi="Times New Roman" w:cs="Times New Roman"/>
              </w:rPr>
              <w:t>O</w:t>
            </w:r>
            <w:r w:rsidR="00387C88" w:rsidRPr="00387C88">
              <w:rPr>
                <w:rFonts w:ascii="Times New Roman" w:hAnsi="Times New Roman" w:cs="Times New Roman"/>
              </w:rPr>
              <w:t>ppdraget</w:t>
            </w:r>
            <w:r w:rsidR="0002411F">
              <w:rPr>
                <w:rFonts w:ascii="Times New Roman" w:hAnsi="Times New Roman" w:cs="Times New Roman"/>
              </w:rPr>
              <w:t>s verdi</w:t>
            </w:r>
          </w:p>
          <w:p w14:paraId="45B6F4EA" w14:textId="63628A9D" w:rsidR="00387C88" w:rsidRDefault="00AD6F53" w:rsidP="00387C88">
            <w:pPr>
              <w:pStyle w:val="Listeavsnitt"/>
              <w:numPr>
                <w:ilvl w:val="0"/>
                <w:numId w:val="28"/>
              </w:numPr>
              <w:rPr>
                <w:rFonts w:ascii="Times New Roman" w:hAnsi="Times New Roman" w:cs="Times New Roman"/>
              </w:rPr>
            </w:pPr>
            <w:r>
              <w:rPr>
                <w:rFonts w:ascii="Times New Roman" w:hAnsi="Times New Roman" w:cs="Times New Roman"/>
              </w:rPr>
              <w:t>T</w:t>
            </w:r>
            <w:r w:rsidR="00387C88">
              <w:rPr>
                <w:rFonts w:ascii="Times New Roman" w:hAnsi="Times New Roman" w:cs="Times New Roman"/>
              </w:rPr>
              <w:t xml:space="preserve">idspunkt </w:t>
            </w:r>
          </w:p>
          <w:p w14:paraId="7442FF2E" w14:textId="61A53C47" w:rsidR="00387C88" w:rsidRDefault="00AD6F53" w:rsidP="00387C88">
            <w:pPr>
              <w:pStyle w:val="Listeavsnitt"/>
              <w:numPr>
                <w:ilvl w:val="0"/>
                <w:numId w:val="28"/>
              </w:numPr>
              <w:rPr>
                <w:rFonts w:ascii="Times New Roman" w:hAnsi="Times New Roman" w:cs="Times New Roman"/>
              </w:rPr>
            </w:pPr>
            <w:r>
              <w:rPr>
                <w:rFonts w:ascii="Times New Roman" w:hAnsi="Times New Roman" w:cs="Times New Roman"/>
              </w:rPr>
              <w:t>M</w:t>
            </w:r>
            <w:r w:rsidR="00387C88">
              <w:rPr>
                <w:rFonts w:ascii="Times New Roman" w:hAnsi="Times New Roman" w:cs="Times New Roman"/>
              </w:rPr>
              <w:t>ottaker (navn, telefon og e-post)</w:t>
            </w:r>
          </w:p>
          <w:p w14:paraId="2FD5921B" w14:textId="6A947BE4" w:rsidR="00FF1D46" w:rsidRPr="00387C88" w:rsidRDefault="00387C88" w:rsidP="00387C88">
            <w:pPr>
              <w:rPr>
                <w:rFonts w:ascii="Times New Roman" w:hAnsi="Times New Roman" w:cs="Times New Roman"/>
              </w:rPr>
            </w:pPr>
            <w:r>
              <w:rPr>
                <w:rFonts w:ascii="Times New Roman" w:hAnsi="Times New Roman" w:cs="Times New Roman"/>
              </w:rPr>
              <w:t xml:space="preserve">Det er </w:t>
            </w:r>
            <w:r w:rsidR="00BA0B44">
              <w:rPr>
                <w:rFonts w:ascii="Times New Roman" w:hAnsi="Times New Roman" w:cs="Times New Roman"/>
              </w:rPr>
              <w:t>Leverandør</w:t>
            </w:r>
            <w:r>
              <w:rPr>
                <w:rFonts w:ascii="Times New Roman" w:hAnsi="Times New Roman" w:cs="Times New Roman"/>
              </w:rPr>
              <w:t xml:space="preserve">ens ansvar å dokumentere relevans gjennom beskrivelsen. </w:t>
            </w:r>
          </w:p>
        </w:tc>
      </w:tr>
      <w:tr w:rsidR="00AD6F53" w:rsidRPr="000C7529" w14:paraId="153F9B44" w14:textId="77777777" w:rsidTr="00AD6F53">
        <w:trPr>
          <w:trHeight w:val="629"/>
        </w:trPr>
        <w:tc>
          <w:tcPr>
            <w:tcW w:w="1940" w:type="pct"/>
          </w:tcPr>
          <w:p w14:paraId="7CA342A0" w14:textId="006F6DE4" w:rsidR="00AD6F53" w:rsidRPr="0002411F" w:rsidRDefault="00AD6F53" w:rsidP="00121605">
            <w:pPr>
              <w:rPr>
                <w:rFonts w:ascii="Times New Roman" w:hAnsi="Times New Roman" w:cs="Times New Roman"/>
              </w:rPr>
            </w:pPr>
            <w:r w:rsidRPr="00AD6F53">
              <w:rPr>
                <w:rFonts w:ascii="Times New Roman" w:hAnsi="Times New Roman" w:cs="Times New Roman"/>
              </w:rPr>
              <w:t>Leverandøren skal ha tilstrekkelig kapasite</w:t>
            </w:r>
            <w:r w:rsidR="0002411F">
              <w:rPr>
                <w:rFonts w:ascii="Times New Roman" w:hAnsi="Times New Roman" w:cs="Times New Roman"/>
              </w:rPr>
              <w:t>t til å gjennomføre leveransen.</w:t>
            </w:r>
          </w:p>
        </w:tc>
        <w:tc>
          <w:tcPr>
            <w:tcW w:w="3060" w:type="pct"/>
          </w:tcPr>
          <w:p w14:paraId="1E3FEBA3" w14:textId="732E6554" w:rsidR="00AD6F53" w:rsidRDefault="00AD6F53" w:rsidP="00AD6F53">
            <w:pPr>
              <w:rPr>
                <w:rFonts w:ascii="Times New Roman" w:hAnsi="Times New Roman" w:cs="Times New Roman"/>
              </w:rPr>
            </w:pPr>
            <w:r w:rsidRPr="00AD6F53">
              <w:rPr>
                <w:rFonts w:ascii="Times New Roman" w:hAnsi="Times New Roman" w:cs="Times New Roman"/>
              </w:rPr>
              <w:t xml:space="preserve">Beskrivelse av </w:t>
            </w:r>
            <w:r w:rsidR="00D65F32">
              <w:rPr>
                <w:rFonts w:ascii="Times New Roman" w:hAnsi="Times New Roman" w:cs="Times New Roman"/>
              </w:rPr>
              <w:t>konsulent</w:t>
            </w:r>
            <w:r w:rsidR="00D41F8D">
              <w:rPr>
                <w:rFonts w:ascii="Times New Roman" w:hAnsi="Times New Roman" w:cs="Times New Roman"/>
              </w:rPr>
              <w:t>en</w:t>
            </w:r>
            <w:r>
              <w:rPr>
                <w:rFonts w:ascii="Times New Roman" w:hAnsi="Times New Roman" w:cs="Times New Roman"/>
              </w:rPr>
              <w:t xml:space="preserve"> L</w:t>
            </w:r>
            <w:r w:rsidRPr="00AD6F53">
              <w:rPr>
                <w:rFonts w:ascii="Times New Roman" w:hAnsi="Times New Roman" w:cs="Times New Roman"/>
              </w:rPr>
              <w:t>everandøren disponerer over t</w:t>
            </w:r>
            <w:r w:rsidR="00D65F32">
              <w:rPr>
                <w:rFonts w:ascii="Times New Roman" w:hAnsi="Times New Roman" w:cs="Times New Roman"/>
              </w:rPr>
              <w:t>il gjennomføring av leveransen, (CV)</w:t>
            </w:r>
          </w:p>
        </w:tc>
      </w:tr>
    </w:tbl>
    <w:p w14:paraId="0E570B46" w14:textId="77777777" w:rsidR="0052499B" w:rsidRDefault="0052499B" w:rsidP="0052499B">
      <w:pPr>
        <w:pStyle w:val="Overskrift2"/>
        <w:numPr>
          <w:ilvl w:val="1"/>
          <w:numId w:val="1"/>
        </w:numPr>
      </w:pPr>
      <w:bookmarkStart w:id="91" w:name="_Ref477428995"/>
      <w:bookmarkStart w:id="92" w:name="_Toc482711880"/>
      <w:bookmarkStart w:id="93" w:name="_Toc522086869"/>
      <w:bookmarkStart w:id="94" w:name="_Toc482711886"/>
      <w:r>
        <w:t xml:space="preserve">Oppfyllelse av kvalifikasjonskrav ved bruk av andre </w:t>
      </w:r>
      <w:bookmarkEnd w:id="91"/>
      <w:r>
        <w:t>virksomheter</w:t>
      </w:r>
      <w:bookmarkEnd w:id="92"/>
      <w:bookmarkEnd w:id="93"/>
    </w:p>
    <w:p w14:paraId="3C5827D0" w14:textId="09364D49" w:rsidR="0052499B" w:rsidRPr="00EB2D0B" w:rsidRDefault="0052499B" w:rsidP="0052499B">
      <w:pPr>
        <w:rPr>
          <w:rFonts w:ascii="Times New Roman" w:hAnsi="Times New Roman" w:cs="Times New Roman"/>
        </w:rPr>
      </w:pPr>
      <w:r w:rsidRPr="00EB2D0B">
        <w:rPr>
          <w:rFonts w:ascii="Times New Roman" w:hAnsi="Times New Roman" w:cs="Times New Roman"/>
        </w:rPr>
        <w:t xml:space="preserve">Leverandøren kan velge å støtte seg på andre </w:t>
      </w:r>
      <w:r>
        <w:rPr>
          <w:rFonts w:ascii="Times New Roman" w:hAnsi="Times New Roman" w:cs="Times New Roman"/>
        </w:rPr>
        <w:t xml:space="preserve">virksomheters </w:t>
      </w:r>
      <w:r w:rsidRPr="00EB2D0B">
        <w:rPr>
          <w:rFonts w:ascii="Times New Roman" w:hAnsi="Times New Roman" w:cs="Times New Roman"/>
        </w:rPr>
        <w:t xml:space="preserve">kapasitet for å oppfylle kravene til </w:t>
      </w:r>
      <w:r w:rsidR="00BA0B44">
        <w:rPr>
          <w:rFonts w:ascii="Times New Roman" w:hAnsi="Times New Roman" w:cs="Times New Roman"/>
        </w:rPr>
        <w:t>Leverandør</w:t>
      </w:r>
      <w:r w:rsidRPr="00EB2D0B">
        <w:rPr>
          <w:rFonts w:ascii="Times New Roman" w:hAnsi="Times New Roman" w:cs="Times New Roman"/>
        </w:rPr>
        <w:t xml:space="preserve">ens økonomiske og finansielle stilling og til tekniske og faglige kvalifikasjoner. Med «andre </w:t>
      </w:r>
      <w:r>
        <w:rPr>
          <w:rFonts w:ascii="Times New Roman" w:hAnsi="Times New Roman" w:cs="Times New Roman"/>
        </w:rPr>
        <w:t>virksomheter</w:t>
      </w:r>
      <w:r w:rsidRPr="00EB2D0B">
        <w:rPr>
          <w:rFonts w:ascii="Times New Roman" w:hAnsi="Times New Roman" w:cs="Times New Roman"/>
        </w:rPr>
        <w:t>» menes for eksempel morselskap, samarbeidspartner, underleverandør og lignende.</w:t>
      </w:r>
    </w:p>
    <w:p w14:paraId="1CFC36EC" w14:textId="3BBE1760" w:rsidR="0052499B" w:rsidRPr="00EB2D0B" w:rsidRDefault="0052499B" w:rsidP="0052499B">
      <w:pPr>
        <w:rPr>
          <w:rFonts w:ascii="Times New Roman" w:hAnsi="Times New Roman" w:cs="Times New Roman"/>
        </w:rPr>
      </w:pPr>
      <w:r>
        <w:rPr>
          <w:rFonts w:ascii="Times New Roman" w:hAnsi="Times New Roman" w:cs="Times New Roman"/>
        </w:rPr>
        <w:t xml:space="preserve">Dersom en </w:t>
      </w:r>
      <w:r w:rsidR="00BA0B44">
        <w:rPr>
          <w:rFonts w:ascii="Times New Roman" w:hAnsi="Times New Roman" w:cs="Times New Roman"/>
        </w:rPr>
        <w:t>Leverandør</w:t>
      </w:r>
      <w:r w:rsidRPr="00EB2D0B">
        <w:rPr>
          <w:rFonts w:ascii="Times New Roman" w:hAnsi="Times New Roman" w:cs="Times New Roman"/>
        </w:rPr>
        <w:t xml:space="preserve">en </w:t>
      </w:r>
      <w:r>
        <w:rPr>
          <w:rFonts w:ascii="Times New Roman" w:hAnsi="Times New Roman" w:cs="Times New Roman"/>
        </w:rPr>
        <w:t>støtter seg til kapasiteten til andre virksomheter, skal ha dokumentere</w:t>
      </w:r>
      <w:r w:rsidRPr="00EB2D0B">
        <w:rPr>
          <w:rFonts w:ascii="Times New Roman" w:hAnsi="Times New Roman" w:cs="Times New Roman"/>
        </w:rPr>
        <w:t xml:space="preserve"> at </w:t>
      </w:r>
      <w:r>
        <w:rPr>
          <w:rFonts w:ascii="Times New Roman" w:hAnsi="Times New Roman" w:cs="Times New Roman"/>
        </w:rPr>
        <w:t>han råder</w:t>
      </w:r>
      <w:r w:rsidRPr="00EB2D0B">
        <w:rPr>
          <w:rFonts w:ascii="Times New Roman" w:hAnsi="Times New Roman" w:cs="Times New Roman"/>
        </w:rPr>
        <w:t xml:space="preserve"> over de nødvendige ressursene for eksempel </w:t>
      </w:r>
      <w:r>
        <w:rPr>
          <w:rFonts w:ascii="Times New Roman" w:hAnsi="Times New Roman" w:cs="Times New Roman"/>
        </w:rPr>
        <w:t xml:space="preserve">ved </w:t>
      </w:r>
      <w:r w:rsidRPr="00EB2D0B">
        <w:rPr>
          <w:rFonts w:ascii="Times New Roman" w:hAnsi="Times New Roman" w:cs="Times New Roman"/>
        </w:rPr>
        <w:t xml:space="preserve">å legge </w:t>
      </w:r>
      <w:r>
        <w:rPr>
          <w:rFonts w:ascii="Times New Roman" w:hAnsi="Times New Roman" w:cs="Times New Roman"/>
        </w:rPr>
        <w:t xml:space="preserve">ved </w:t>
      </w:r>
      <w:r w:rsidRPr="00EB2D0B">
        <w:rPr>
          <w:rFonts w:ascii="Times New Roman" w:hAnsi="Times New Roman" w:cs="Times New Roman"/>
        </w:rPr>
        <w:t>forpliktelseserklæring</w:t>
      </w:r>
      <w:r w:rsidR="00D65F32">
        <w:rPr>
          <w:rFonts w:ascii="Times New Roman" w:hAnsi="Times New Roman" w:cs="Times New Roman"/>
        </w:rPr>
        <w:t xml:space="preserve"> (vedlegg 3)</w:t>
      </w:r>
      <w:r>
        <w:rPr>
          <w:rFonts w:ascii="Times New Roman" w:hAnsi="Times New Roman" w:cs="Times New Roman"/>
        </w:rPr>
        <w:t xml:space="preserve"> fra disse virksomhetene. Virksomhetene skal levere separate egenerklæringer. Dersom flere leverandører deltar i konkurransen i fellesskap skal de deltagende leverandørene leveres separate egenerklæringer. </w:t>
      </w:r>
    </w:p>
    <w:p w14:paraId="3A0757F1" w14:textId="458837FD" w:rsidR="00FF1D46" w:rsidRPr="00FF1D46" w:rsidRDefault="00FF1D46" w:rsidP="00444767">
      <w:pPr>
        <w:pStyle w:val="Overskrift2"/>
        <w:numPr>
          <w:ilvl w:val="1"/>
          <w:numId w:val="1"/>
        </w:numPr>
      </w:pPr>
      <w:bookmarkStart w:id="95" w:name="_Toc482711888"/>
      <w:bookmarkStart w:id="96" w:name="_Toc522086870"/>
      <w:bookmarkEnd w:id="94"/>
      <w:r>
        <w:t xml:space="preserve">Avvisning på grunn av forhold ved </w:t>
      </w:r>
      <w:r w:rsidR="00BA0B44">
        <w:t>Leverandør</w:t>
      </w:r>
      <w:r>
        <w:t>en</w:t>
      </w:r>
      <w:bookmarkEnd w:id="95"/>
      <w:bookmarkEnd w:id="96"/>
    </w:p>
    <w:p w14:paraId="295B59F4" w14:textId="38C9CA06" w:rsidR="00D4090F" w:rsidRPr="00D4090F" w:rsidRDefault="00D4090F" w:rsidP="00D4090F">
      <w:pPr>
        <w:rPr>
          <w:rFonts w:ascii="Times New Roman" w:hAnsi="Times New Roman" w:cs="Times New Roman"/>
        </w:rPr>
      </w:pPr>
      <w:r w:rsidRPr="00D4090F" w:rsidDel="00D56F70">
        <w:rPr>
          <w:rFonts w:ascii="Times New Roman" w:hAnsi="Times New Roman" w:cs="Times New Roman"/>
        </w:rPr>
        <w:t>Avvisni</w:t>
      </w:r>
      <w:r w:rsidRPr="00D4090F">
        <w:rPr>
          <w:rFonts w:ascii="Times New Roman" w:hAnsi="Times New Roman" w:cs="Times New Roman"/>
        </w:rPr>
        <w:t xml:space="preserve">ngsreglene i FOA </w:t>
      </w:r>
      <w:proofErr w:type="spellStart"/>
      <w:r w:rsidRPr="00D4090F">
        <w:rPr>
          <w:rFonts w:ascii="Times New Roman" w:hAnsi="Times New Roman" w:cs="Times New Roman"/>
        </w:rPr>
        <w:t>kap</w:t>
      </w:r>
      <w:proofErr w:type="spellEnd"/>
      <w:r w:rsidRPr="00D4090F">
        <w:rPr>
          <w:rFonts w:ascii="Times New Roman" w:hAnsi="Times New Roman" w:cs="Times New Roman"/>
        </w:rPr>
        <w:t>. 24</w:t>
      </w:r>
      <w:r w:rsidRPr="00D4090F" w:rsidDel="00D56F70">
        <w:rPr>
          <w:rFonts w:ascii="Times New Roman" w:hAnsi="Times New Roman" w:cs="Times New Roman"/>
        </w:rPr>
        <w:t xml:space="preserve"> </w:t>
      </w:r>
      <w:r>
        <w:rPr>
          <w:rFonts w:ascii="Times New Roman" w:hAnsi="Times New Roman" w:cs="Times New Roman"/>
        </w:rPr>
        <w:t xml:space="preserve">om forhold ved </w:t>
      </w:r>
      <w:r w:rsidR="00BA0B44">
        <w:rPr>
          <w:rFonts w:ascii="Times New Roman" w:hAnsi="Times New Roman" w:cs="Times New Roman"/>
        </w:rPr>
        <w:t>Leverandør</w:t>
      </w:r>
      <w:r>
        <w:rPr>
          <w:rFonts w:ascii="Times New Roman" w:hAnsi="Times New Roman" w:cs="Times New Roman"/>
        </w:rPr>
        <w:t xml:space="preserve">en </w:t>
      </w:r>
      <w:r w:rsidRPr="00D4090F" w:rsidDel="00D56F70">
        <w:rPr>
          <w:rFonts w:ascii="Times New Roman" w:hAnsi="Times New Roman" w:cs="Times New Roman"/>
        </w:rPr>
        <w:t>komme</w:t>
      </w:r>
      <w:r w:rsidRPr="00D4090F">
        <w:rPr>
          <w:rFonts w:ascii="Times New Roman" w:hAnsi="Times New Roman" w:cs="Times New Roman"/>
        </w:rPr>
        <w:t>r</w:t>
      </w:r>
      <w:r w:rsidRPr="00D4090F" w:rsidDel="00D56F70">
        <w:rPr>
          <w:rFonts w:ascii="Times New Roman" w:hAnsi="Times New Roman" w:cs="Times New Roman"/>
        </w:rPr>
        <w:t xml:space="preserve"> til anvendelse. Vi anmoder </w:t>
      </w:r>
      <w:r w:rsidR="00AE7C9D">
        <w:rPr>
          <w:rFonts w:ascii="Times New Roman" w:hAnsi="Times New Roman" w:cs="Times New Roman"/>
        </w:rPr>
        <w:t>l</w:t>
      </w:r>
      <w:r w:rsidRPr="00D4090F">
        <w:rPr>
          <w:rFonts w:ascii="Times New Roman" w:hAnsi="Times New Roman" w:cs="Times New Roman"/>
        </w:rPr>
        <w:t>everandør</w:t>
      </w:r>
      <w:r w:rsidRPr="00D4090F" w:rsidDel="00D56F70">
        <w:rPr>
          <w:rFonts w:ascii="Times New Roman" w:hAnsi="Times New Roman" w:cs="Times New Roman"/>
        </w:rPr>
        <w:t>ene om å gjøre seg kjent med disse.</w:t>
      </w:r>
    </w:p>
    <w:p w14:paraId="3820B727" w14:textId="5A1F1807" w:rsidR="00FF1D46" w:rsidRDefault="00FF1D46" w:rsidP="0052499B">
      <w:pPr>
        <w:pStyle w:val="Overskrift1"/>
        <w:numPr>
          <w:ilvl w:val="0"/>
          <w:numId w:val="1"/>
        </w:numPr>
      </w:pPr>
      <w:bookmarkStart w:id="97" w:name="_Toc482711889"/>
      <w:bookmarkStart w:id="98" w:name="_Toc522086871"/>
      <w:r>
        <w:lastRenderedPageBreak/>
        <w:t>Tilbudsdel</w:t>
      </w:r>
      <w:bookmarkEnd w:id="97"/>
      <w:bookmarkEnd w:id="98"/>
    </w:p>
    <w:p w14:paraId="1A43B99F" w14:textId="3F31D166" w:rsidR="00FF1D46" w:rsidRDefault="00FF1D46" w:rsidP="0052499B">
      <w:pPr>
        <w:pStyle w:val="Overskrift2"/>
        <w:numPr>
          <w:ilvl w:val="1"/>
          <w:numId w:val="1"/>
        </w:numPr>
      </w:pPr>
      <w:bookmarkStart w:id="99" w:name="_Toc482711890"/>
      <w:bookmarkStart w:id="100" w:name="_Toc522086872"/>
      <w:bookmarkStart w:id="101" w:name="_Toc466548643"/>
      <w:bookmarkStart w:id="102" w:name="_Toc466919975"/>
      <w:r>
        <w:t>Tildelingskriterier</w:t>
      </w:r>
      <w:bookmarkEnd w:id="99"/>
      <w:bookmarkEnd w:id="100"/>
      <w:r>
        <w:t xml:space="preserve"> </w:t>
      </w:r>
      <w:bookmarkEnd w:id="101"/>
      <w:bookmarkEnd w:id="102"/>
    </w:p>
    <w:p w14:paraId="0B328D89" w14:textId="582DCADA" w:rsidR="005571BE" w:rsidRDefault="005571BE" w:rsidP="005571BE">
      <w:pPr>
        <w:rPr>
          <w:rFonts w:ascii="Times New Roman" w:hAnsi="Times New Roman" w:cs="Times New Roman"/>
          <w:lang w:eastAsia="nb-NO"/>
        </w:rPr>
      </w:pPr>
      <w:r w:rsidRPr="009113A2">
        <w:rPr>
          <w:rFonts w:ascii="Times New Roman" w:hAnsi="Times New Roman" w:cs="Times New Roman"/>
          <w:lang w:eastAsia="nb-NO"/>
        </w:rPr>
        <w:t xml:space="preserve">Kontrakten tildeles den </w:t>
      </w:r>
      <w:r>
        <w:rPr>
          <w:rFonts w:ascii="Times New Roman" w:hAnsi="Times New Roman" w:cs="Times New Roman"/>
          <w:lang w:eastAsia="nb-NO"/>
        </w:rPr>
        <w:t>Leverandør</w:t>
      </w:r>
      <w:r w:rsidRPr="009113A2">
        <w:rPr>
          <w:rFonts w:ascii="Times New Roman" w:hAnsi="Times New Roman" w:cs="Times New Roman"/>
          <w:lang w:eastAsia="nb-NO"/>
        </w:rPr>
        <w:t>en som har</w:t>
      </w:r>
      <w:r w:rsidRPr="005571BE">
        <w:rPr>
          <w:rFonts w:ascii="Times New Roman" w:hAnsi="Times New Roman" w:cs="Times New Roman"/>
          <w:lang w:eastAsia="nb-NO"/>
        </w:rPr>
        <w:t xml:space="preserve"> det beste forhold mellom </w:t>
      </w:r>
      <w:r w:rsidRPr="002420A7">
        <w:rPr>
          <w:rFonts w:ascii="Times New Roman" w:hAnsi="Times New Roman" w:cs="Times New Roman"/>
          <w:lang w:eastAsia="nb-NO"/>
        </w:rPr>
        <w:t>pris og kvalitet</w:t>
      </w:r>
    </w:p>
    <w:tbl>
      <w:tblPr>
        <w:tblStyle w:val="Tabellrutenett"/>
        <w:tblW w:w="0" w:type="auto"/>
        <w:tblLook w:val="04A0" w:firstRow="1" w:lastRow="0" w:firstColumn="1" w:lastColumn="0" w:noHBand="0" w:noVBand="1"/>
      </w:tblPr>
      <w:tblGrid>
        <w:gridCol w:w="3694"/>
        <w:gridCol w:w="3672"/>
        <w:gridCol w:w="1620"/>
      </w:tblGrid>
      <w:tr w:rsidR="005571BE" w14:paraId="351763A8" w14:textId="77777777" w:rsidTr="005571BE">
        <w:tc>
          <w:tcPr>
            <w:tcW w:w="3694" w:type="dxa"/>
          </w:tcPr>
          <w:p w14:paraId="0E5BA341" w14:textId="77777777" w:rsidR="005571BE" w:rsidRPr="007A791A" w:rsidRDefault="005571BE" w:rsidP="005571BE">
            <w:pPr>
              <w:rPr>
                <w:rFonts w:ascii="Times New Roman" w:hAnsi="Times New Roman" w:cs="Times New Roman"/>
                <w:b/>
                <w:lang w:eastAsia="nb-NO"/>
              </w:rPr>
            </w:pPr>
            <w:r>
              <w:rPr>
                <w:rFonts w:ascii="Times New Roman" w:hAnsi="Times New Roman" w:cs="Times New Roman"/>
                <w:b/>
                <w:lang w:eastAsia="nb-NO"/>
              </w:rPr>
              <w:t>Tildelingskriterium</w:t>
            </w:r>
          </w:p>
        </w:tc>
        <w:tc>
          <w:tcPr>
            <w:tcW w:w="3672" w:type="dxa"/>
          </w:tcPr>
          <w:p w14:paraId="6C92AF21" w14:textId="77777777" w:rsidR="005571BE" w:rsidRPr="007A791A" w:rsidRDefault="005571BE" w:rsidP="005571BE">
            <w:pPr>
              <w:rPr>
                <w:rFonts w:ascii="Times New Roman" w:hAnsi="Times New Roman" w:cs="Times New Roman"/>
                <w:b/>
                <w:lang w:eastAsia="nb-NO"/>
              </w:rPr>
            </w:pPr>
            <w:r w:rsidRPr="007A791A">
              <w:rPr>
                <w:rFonts w:ascii="Times New Roman" w:hAnsi="Times New Roman" w:cs="Times New Roman"/>
                <w:b/>
                <w:lang w:eastAsia="nb-NO"/>
              </w:rPr>
              <w:t xml:space="preserve">Krav til dokumentasjon </w:t>
            </w:r>
          </w:p>
        </w:tc>
        <w:tc>
          <w:tcPr>
            <w:tcW w:w="1620" w:type="dxa"/>
          </w:tcPr>
          <w:p w14:paraId="52557FDF" w14:textId="77777777" w:rsidR="005571BE" w:rsidRPr="007A791A" w:rsidRDefault="005571BE" w:rsidP="005571BE">
            <w:pPr>
              <w:rPr>
                <w:rFonts w:ascii="Times New Roman" w:hAnsi="Times New Roman" w:cs="Times New Roman"/>
                <w:b/>
                <w:lang w:eastAsia="nb-NO"/>
              </w:rPr>
            </w:pPr>
            <w:r>
              <w:rPr>
                <w:rFonts w:ascii="Times New Roman" w:hAnsi="Times New Roman" w:cs="Times New Roman"/>
                <w:b/>
                <w:lang w:eastAsia="nb-NO"/>
              </w:rPr>
              <w:t>Vekt</w:t>
            </w:r>
          </w:p>
        </w:tc>
      </w:tr>
      <w:tr w:rsidR="005571BE" w14:paraId="3DDABFD9" w14:textId="77777777" w:rsidTr="005571BE">
        <w:tc>
          <w:tcPr>
            <w:tcW w:w="3694" w:type="dxa"/>
          </w:tcPr>
          <w:p w14:paraId="5D56EF1C" w14:textId="131A1D42" w:rsidR="005571BE" w:rsidRPr="00DD2B95" w:rsidRDefault="002420A7" w:rsidP="005571BE">
            <w:pPr>
              <w:rPr>
                <w:rFonts w:ascii="Times New Roman" w:hAnsi="Times New Roman" w:cs="Times New Roman"/>
                <w:b/>
                <w:lang w:eastAsia="nb-NO"/>
              </w:rPr>
            </w:pPr>
            <w:r w:rsidRPr="00DD2B95">
              <w:rPr>
                <w:rFonts w:ascii="Times New Roman" w:hAnsi="Times New Roman" w:cs="Times New Roman"/>
                <w:b/>
                <w:lang w:eastAsia="nb-NO"/>
              </w:rPr>
              <w:t>Pris</w:t>
            </w:r>
          </w:p>
          <w:p w14:paraId="6B1FDF29" w14:textId="77777777" w:rsidR="005571BE" w:rsidRDefault="005571BE" w:rsidP="005571BE">
            <w:pPr>
              <w:rPr>
                <w:rFonts w:ascii="Times New Roman" w:hAnsi="Times New Roman" w:cs="Times New Roman"/>
                <w:lang w:eastAsia="nb-NO"/>
              </w:rPr>
            </w:pPr>
            <w:r>
              <w:rPr>
                <w:rFonts w:ascii="Times New Roman" w:hAnsi="Times New Roman" w:cs="Times New Roman"/>
                <w:lang w:eastAsia="nb-NO"/>
              </w:rPr>
              <w:t>Under dette kriteriet vurderes</w:t>
            </w:r>
          </w:p>
          <w:p w14:paraId="40C10781" w14:textId="11B5ABD3" w:rsidR="005571BE" w:rsidRDefault="005571BE" w:rsidP="005571BE">
            <w:pPr>
              <w:pStyle w:val="Listeavsnitt"/>
              <w:numPr>
                <w:ilvl w:val="0"/>
                <w:numId w:val="17"/>
              </w:numPr>
              <w:rPr>
                <w:rFonts w:ascii="Times New Roman" w:hAnsi="Times New Roman" w:cs="Times New Roman"/>
                <w:lang w:eastAsia="nb-NO"/>
              </w:rPr>
            </w:pPr>
            <w:r>
              <w:rPr>
                <w:rFonts w:ascii="Times New Roman" w:hAnsi="Times New Roman" w:cs="Times New Roman"/>
                <w:lang w:eastAsia="nb-NO"/>
              </w:rPr>
              <w:t xml:space="preserve">Tilbudt </w:t>
            </w:r>
            <w:r w:rsidR="00033931">
              <w:rPr>
                <w:rFonts w:ascii="Times New Roman" w:hAnsi="Times New Roman" w:cs="Times New Roman"/>
                <w:lang w:eastAsia="nb-NO"/>
              </w:rPr>
              <w:t>times</w:t>
            </w:r>
            <w:r>
              <w:rPr>
                <w:rFonts w:ascii="Times New Roman" w:hAnsi="Times New Roman" w:cs="Times New Roman"/>
                <w:lang w:eastAsia="nb-NO"/>
              </w:rPr>
              <w:t>pris</w:t>
            </w:r>
            <w:r w:rsidR="00033931">
              <w:rPr>
                <w:rFonts w:ascii="Times New Roman" w:hAnsi="Times New Roman" w:cs="Times New Roman"/>
                <w:lang w:eastAsia="nb-NO"/>
              </w:rPr>
              <w:t xml:space="preserve"> på konsulentbistand</w:t>
            </w:r>
          </w:p>
          <w:p w14:paraId="4849B103" w14:textId="6BE11B5B" w:rsidR="005571BE" w:rsidRPr="002420A7" w:rsidRDefault="005571BE" w:rsidP="002420A7">
            <w:pPr>
              <w:ind w:left="360"/>
              <w:rPr>
                <w:rFonts w:ascii="Times New Roman" w:hAnsi="Times New Roman" w:cs="Times New Roman"/>
                <w:lang w:eastAsia="nb-NO"/>
              </w:rPr>
            </w:pPr>
          </w:p>
        </w:tc>
        <w:tc>
          <w:tcPr>
            <w:tcW w:w="3672" w:type="dxa"/>
          </w:tcPr>
          <w:p w14:paraId="078D49D4" w14:textId="0FE9BCFE" w:rsidR="004A6294" w:rsidRDefault="004A6294" w:rsidP="002420A7">
            <w:pPr>
              <w:rPr>
                <w:rFonts w:ascii="Times New Roman" w:hAnsi="Times New Roman" w:cs="Times New Roman"/>
              </w:rPr>
            </w:pPr>
            <w:r>
              <w:rPr>
                <w:rFonts w:ascii="Times New Roman" w:hAnsi="Times New Roman" w:cs="Times New Roman"/>
              </w:rPr>
              <w:t>Leverandør</w:t>
            </w:r>
            <w:r w:rsidR="002420A7">
              <w:rPr>
                <w:rFonts w:ascii="Times New Roman" w:hAnsi="Times New Roman" w:cs="Times New Roman"/>
              </w:rPr>
              <w:t>en skal fylle ut:</w:t>
            </w:r>
          </w:p>
          <w:p w14:paraId="15041200" w14:textId="7141CFB5" w:rsidR="002420A7" w:rsidRPr="002420A7" w:rsidRDefault="002420A7" w:rsidP="002420A7">
            <w:pPr>
              <w:pStyle w:val="Listeavsnitt"/>
              <w:numPr>
                <w:ilvl w:val="0"/>
                <w:numId w:val="17"/>
              </w:numPr>
              <w:rPr>
                <w:rFonts w:ascii="Times New Roman" w:hAnsi="Times New Roman" w:cs="Times New Roman"/>
              </w:rPr>
            </w:pPr>
            <w:r>
              <w:rPr>
                <w:rFonts w:ascii="Times New Roman" w:hAnsi="Times New Roman" w:cs="Times New Roman"/>
              </w:rPr>
              <w:t>Del 2 Vedlegg B SSA-B bilag 4.</w:t>
            </w:r>
          </w:p>
          <w:p w14:paraId="5256086E" w14:textId="77777777" w:rsidR="004A6294" w:rsidRPr="009113A2" w:rsidRDefault="004A6294" w:rsidP="004A6294">
            <w:pPr>
              <w:rPr>
                <w:rFonts w:ascii="Times New Roman" w:hAnsi="Times New Roman" w:cs="Times New Roman"/>
              </w:rPr>
            </w:pPr>
          </w:p>
          <w:p w14:paraId="113CA6E1" w14:textId="498E4990" w:rsidR="004A6294" w:rsidRDefault="004A6294" w:rsidP="004A6294">
            <w:pPr>
              <w:rPr>
                <w:rFonts w:ascii="Times New Roman" w:hAnsi="Times New Roman" w:cs="Times New Roman"/>
                <w:lang w:eastAsia="nb-NO"/>
              </w:rPr>
            </w:pPr>
            <w:r w:rsidRPr="009113A2">
              <w:rPr>
                <w:rFonts w:ascii="Times New Roman" w:hAnsi="Times New Roman" w:cs="Times New Roman"/>
              </w:rPr>
              <w:t>Alle priser skal oppgis eks. mva.</w:t>
            </w:r>
          </w:p>
          <w:p w14:paraId="1F3543E3" w14:textId="39EE6912" w:rsidR="005571BE" w:rsidRDefault="005571BE" w:rsidP="005571BE">
            <w:pPr>
              <w:rPr>
                <w:rFonts w:ascii="Times New Roman" w:hAnsi="Times New Roman" w:cs="Times New Roman"/>
                <w:lang w:eastAsia="nb-NO"/>
              </w:rPr>
            </w:pPr>
          </w:p>
        </w:tc>
        <w:tc>
          <w:tcPr>
            <w:tcW w:w="1620" w:type="dxa"/>
          </w:tcPr>
          <w:p w14:paraId="597A2498" w14:textId="77777777" w:rsidR="005571BE" w:rsidRDefault="005571BE" w:rsidP="005571BE">
            <w:pPr>
              <w:rPr>
                <w:rFonts w:ascii="Times New Roman" w:hAnsi="Times New Roman" w:cs="Times New Roman"/>
                <w:lang w:eastAsia="nb-NO"/>
              </w:rPr>
            </w:pPr>
            <w:r>
              <w:rPr>
                <w:rFonts w:ascii="Times New Roman" w:hAnsi="Times New Roman" w:cs="Times New Roman"/>
                <w:lang w:eastAsia="nb-NO"/>
              </w:rPr>
              <w:t>30 %</w:t>
            </w:r>
          </w:p>
        </w:tc>
      </w:tr>
      <w:tr w:rsidR="005571BE" w14:paraId="1B45E935" w14:textId="77777777" w:rsidTr="005C2199">
        <w:trPr>
          <w:trHeight w:val="2502"/>
        </w:trPr>
        <w:tc>
          <w:tcPr>
            <w:tcW w:w="3694" w:type="dxa"/>
          </w:tcPr>
          <w:p w14:paraId="0BFEBF80" w14:textId="4E1FBFA9" w:rsidR="005571BE" w:rsidRPr="00DD2B95" w:rsidRDefault="005571BE" w:rsidP="008D1335">
            <w:pPr>
              <w:rPr>
                <w:rFonts w:ascii="Times New Roman" w:hAnsi="Times New Roman" w:cs="Times New Roman"/>
                <w:b/>
                <w:lang w:eastAsia="nb-NO"/>
              </w:rPr>
            </w:pPr>
            <w:r w:rsidRPr="00DD2B95">
              <w:rPr>
                <w:rFonts w:ascii="Times New Roman" w:hAnsi="Times New Roman" w:cs="Times New Roman"/>
                <w:b/>
                <w:lang w:eastAsia="nb-NO"/>
              </w:rPr>
              <w:t>Kvalitet</w:t>
            </w:r>
          </w:p>
          <w:p w14:paraId="311357E5" w14:textId="77777777" w:rsidR="005571BE" w:rsidRDefault="00904F44" w:rsidP="002420A7">
            <w:pPr>
              <w:rPr>
                <w:rFonts w:ascii="Times New Roman" w:hAnsi="Times New Roman" w:cs="Times New Roman"/>
                <w:lang w:eastAsia="nb-NO"/>
              </w:rPr>
            </w:pPr>
            <w:r>
              <w:rPr>
                <w:rFonts w:ascii="Times New Roman" w:hAnsi="Times New Roman" w:cs="Times New Roman"/>
                <w:lang w:eastAsia="nb-NO"/>
              </w:rPr>
              <w:t xml:space="preserve">Under dette kriteriet </w:t>
            </w:r>
            <w:proofErr w:type="spellStart"/>
            <w:r>
              <w:rPr>
                <w:rFonts w:ascii="Times New Roman" w:hAnsi="Times New Roman" w:cs="Times New Roman"/>
                <w:lang w:eastAsia="nb-NO"/>
              </w:rPr>
              <w:t>vuderes</w:t>
            </w:r>
            <w:proofErr w:type="spellEnd"/>
          </w:p>
          <w:p w14:paraId="29C1FCF4" w14:textId="206E0176" w:rsidR="00904F44" w:rsidRPr="00904F44" w:rsidRDefault="00904F44" w:rsidP="00904F44">
            <w:pPr>
              <w:pStyle w:val="Listeavsnitt"/>
              <w:numPr>
                <w:ilvl w:val="0"/>
                <w:numId w:val="17"/>
              </w:numPr>
              <w:rPr>
                <w:rFonts w:ascii="Times New Roman" w:hAnsi="Times New Roman" w:cs="Times New Roman"/>
                <w:lang w:eastAsia="nb-NO"/>
              </w:rPr>
            </w:pPr>
            <w:r>
              <w:rPr>
                <w:rFonts w:ascii="Times New Roman" w:hAnsi="Times New Roman" w:cs="Times New Roman"/>
                <w:lang w:eastAsia="nb-NO"/>
              </w:rPr>
              <w:t>Kompetanse av tilbudt konsulent</w:t>
            </w:r>
          </w:p>
        </w:tc>
        <w:tc>
          <w:tcPr>
            <w:tcW w:w="3672" w:type="dxa"/>
          </w:tcPr>
          <w:p w14:paraId="1211ED91" w14:textId="64E7F7D6" w:rsidR="005571BE" w:rsidRDefault="00904F44" w:rsidP="005571BE">
            <w:pPr>
              <w:rPr>
                <w:rFonts w:ascii="Times New Roman" w:hAnsi="Times New Roman" w:cs="Times New Roman"/>
                <w:lang w:eastAsia="nb-NO"/>
              </w:rPr>
            </w:pPr>
            <w:r>
              <w:rPr>
                <w:rFonts w:ascii="Times New Roman" w:hAnsi="Times New Roman" w:cs="Times New Roman"/>
                <w:lang w:eastAsia="nb-NO"/>
              </w:rPr>
              <w:t>Leverandøren skal fylle ut:</w:t>
            </w:r>
          </w:p>
          <w:p w14:paraId="321BB425" w14:textId="6B0084E7" w:rsidR="00904F44" w:rsidRDefault="00615280" w:rsidP="00904F44">
            <w:pPr>
              <w:pStyle w:val="Listeavsnitt"/>
              <w:numPr>
                <w:ilvl w:val="0"/>
                <w:numId w:val="17"/>
              </w:numPr>
              <w:rPr>
                <w:rFonts w:ascii="Times New Roman" w:hAnsi="Times New Roman" w:cs="Times New Roman"/>
                <w:lang w:eastAsia="nb-NO"/>
              </w:rPr>
            </w:pPr>
            <w:r>
              <w:rPr>
                <w:rFonts w:ascii="Times New Roman" w:hAnsi="Times New Roman" w:cs="Times New Roman"/>
                <w:lang w:eastAsia="nb-NO"/>
              </w:rPr>
              <w:t xml:space="preserve">Del 2 Vedlegg B SSA-B bilag 1 pkt. 3.1 </w:t>
            </w:r>
            <w:r w:rsidR="008C46CF">
              <w:rPr>
                <w:rFonts w:ascii="Times New Roman" w:hAnsi="Times New Roman" w:cs="Times New Roman"/>
                <w:lang w:eastAsia="nb-NO"/>
              </w:rPr>
              <w:t>Konsulentens plikter</w:t>
            </w:r>
          </w:p>
          <w:p w14:paraId="364F1BCF" w14:textId="07490AE3" w:rsidR="00615280" w:rsidRDefault="00615280" w:rsidP="00904F44">
            <w:pPr>
              <w:pStyle w:val="Listeavsnitt"/>
              <w:numPr>
                <w:ilvl w:val="0"/>
                <w:numId w:val="17"/>
              </w:numPr>
              <w:rPr>
                <w:rFonts w:ascii="Times New Roman" w:hAnsi="Times New Roman" w:cs="Times New Roman"/>
                <w:lang w:eastAsia="nb-NO"/>
              </w:rPr>
            </w:pPr>
            <w:r>
              <w:rPr>
                <w:rFonts w:ascii="Times New Roman" w:hAnsi="Times New Roman" w:cs="Times New Roman"/>
                <w:lang w:eastAsia="nb-NO"/>
              </w:rPr>
              <w:t>Del 2 Vedlegg B SSA-B bilag 3 pkt. 1.5 Partenes representanter / 1.6 Nøkkelpersonell</w:t>
            </w:r>
          </w:p>
          <w:p w14:paraId="52F1A975" w14:textId="026174EF" w:rsidR="005C2199" w:rsidRPr="005C2199" w:rsidRDefault="00615280" w:rsidP="005C2199">
            <w:pPr>
              <w:pStyle w:val="Listeavsnitt"/>
              <w:numPr>
                <w:ilvl w:val="0"/>
                <w:numId w:val="17"/>
              </w:numPr>
              <w:rPr>
                <w:rFonts w:ascii="Times New Roman" w:hAnsi="Times New Roman" w:cs="Times New Roman"/>
                <w:lang w:eastAsia="nb-NO"/>
              </w:rPr>
            </w:pPr>
            <w:r>
              <w:rPr>
                <w:rFonts w:ascii="Times New Roman" w:hAnsi="Times New Roman" w:cs="Times New Roman"/>
                <w:lang w:eastAsia="nb-NO"/>
              </w:rPr>
              <w:t>Konsulentens CV legges ved</w:t>
            </w:r>
          </w:p>
        </w:tc>
        <w:tc>
          <w:tcPr>
            <w:tcW w:w="1620" w:type="dxa"/>
          </w:tcPr>
          <w:p w14:paraId="1BFEDBE0" w14:textId="77777777" w:rsidR="005571BE" w:rsidRDefault="005571BE" w:rsidP="005571BE">
            <w:pPr>
              <w:rPr>
                <w:rFonts w:ascii="Times New Roman" w:hAnsi="Times New Roman" w:cs="Times New Roman"/>
                <w:lang w:eastAsia="nb-NO"/>
              </w:rPr>
            </w:pPr>
            <w:r>
              <w:rPr>
                <w:rFonts w:ascii="Times New Roman" w:hAnsi="Times New Roman" w:cs="Times New Roman"/>
                <w:lang w:eastAsia="nb-NO"/>
              </w:rPr>
              <w:t>70 %</w:t>
            </w:r>
          </w:p>
        </w:tc>
      </w:tr>
    </w:tbl>
    <w:p w14:paraId="216A43B9" w14:textId="13EAA593" w:rsidR="005571BE" w:rsidRPr="00F90CB1" w:rsidRDefault="005571BE" w:rsidP="00FF1D46"/>
    <w:p w14:paraId="278B954F" w14:textId="67EB87AC" w:rsidR="00AB10D3" w:rsidRDefault="00FF1D46" w:rsidP="00AB10D3">
      <w:pPr>
        <w:pStyle w:val="Overskrift2"/>
        <w:numPr>
          <w:ilvl w:val="1"/>
          <w:numId w:val="1"/>
        </w:numPr>
      </w:pPr>
      <w:bookmarkStart w:id="103" w:name="_Toc466548645"/>
      <w:bookmarkStart w:id="104" w:name="_Toc466919977"/>
      <w:bookmarkStart w:id="105" w:name="_Toc482711891"/>
      <w:bookmarkStart w:id="106" w:name="_Toc522086873"/>
      <w:r>
        <w:t>Evaluering</w:t>
      </w:r>
      <w:bookmarkEnd w:id="103"/>
      <w:bookmarkEnd w:id="104"/>
      <w:bookmarkEnd w:id="105"/>
      <w:bookmarkEnd w:id="106"/>
    </w:p>
    <w:p w14:paraId="51C0AEFE" w14:textId="22729C9A" w:rsidR="00AB10D3" w:rsidRDefault="00AB10D3" w:rsidP="00AB10D3">
      <w:pPr>
        <w:rPr>
          <w:rFonts w:ascii="Times New Roman" w:hAnsi="Times New Roman" w:cs="Times New Roman"/>
          <w:lang w:eastAsia="nb-NO"/>
        </w:rPr>
      </w:pPr>
      <w:r>
        <w:rPr>
          <w:rFonts w:ascii="Times New Roman" w:hAnsi="Times New Roman" w:cs="Times New Roman"/>
          <w:lang w:eastAsia="nb-NO"/>
        </w:rPr>
        <w:t>Alle Kundens kompetansekrav («skal», «bør», «ønskelig») i Bilag 1 vil bli evaluert med poeng** (1-10), hvor 1 er lavest og 10 er høyest. Evalueringen baserer seg på en poengskala hvor kompetansekravene gis karakter basert på følgende grad av oppfyllelse:</w:t>
      </w:r>
    </w:p>
    <w:tbl>
      <w:tblPr>
        <w:tblStyle w:val="Lystrutenett-uthevingsfarge1"/>
        <w:tblW w:w="0" w:type="auto"/>
        <w:tblInd w:w="0" w:type="dxa"/>
        <w:tblLook w:val="04A0" w:firstRow="1" w:lastRow="0" w:firstColumn="1" w:lastColumn="0" w:noHBand="0" w:noVBand="1"/>
      </w:tblPr>
      <w:tblGrid>
        <w:gridCol w:w="1951"/>
        <w:gridCol w:w="7261"/>
      </w:tblGrid>
      <w:tr w:rsidR="00AB10D3" w:rsidRPr="00AB10D3" w14:paraId="473C7E63" w14:textId="77777777" w:rsidTr="00AB10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bottom w:val="single" w:sz="4" w:space="0" w:color="4F81BD" w:themeColor="accent1"/>
            </w:tcBorders>
            <w:hideMark/>
          </w:tcPr>
          <w:p w14:paraId="7D2F1BD2" w14:textId="77777777" w:rsidR="00AB10D3" w:rsidRPr="00AB10D3" w:rsidRDefault="00AB10D3" w:rsidP="00AB10D3">
            <w:pPr>
              <w:rPr>
                <w:rFonts w:ascii="Calibri" w:eastAsia="Calibri" w:hAnsi="Calibri" w:cs="Calibri"/>
                <w:lang w:eastAsia="nb-NO"/>
              </w:rPr>
            </w:pPr>
            <w:r w:rsidRPr="00AB10D3">
              <w:rPr>
                <w:rFonts w:ascii="Calibri" w:eastAsia="Calibri" w:hAnsi="Calibri" w:cs="Calibri"/>
                <w:lang w:eastAsia="nb-NO"/>
              </w:rPr>
              <w:t xml:space="preserve">Særdeles bra(10): </w:t>
            </w:r>
          </w:p>
        </w:tc>
        <w:tc>
          <w:tcPr>
            <w:tcW w:w="7261" w:type="dxa"/>
            <w:tcBorders>
              <w:bottom w:val="single" w:sz="4" w:space="0" w:color="4F81BD" w:themeColor="accent1"/>
            </w:tcBorders>
            <w:hideMark/>
          </w:tcPr>
          <w:p w14:paraId="134B34FD" w14:textId="77777777" w:rsidR="00AB10D3" w:rsidRPr="0014655F" w:rsidRDefault="00AB10D3" w:rsidP="00AB10D3">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lang w:eastAsia="nb-NO"/>
              </w:rPr>
            </w:pPr>
            <w:r w:rsidRPr="0014655F">
              <w:rPr>
                <w:rFonts w:ascii="Calibri" w:eastAsia="Calibri" w:hAnsi="Calibri" w:cs="Calibri"/>
                <w:b w:val="0"/>
                <w:lang w:eastAsia="nb-NO"/>
              </w:rPr>
              <w:t>Møtte, eller oversteg alle krav, ga bedre utførelse/kvalitet enn kravene.</w:t>
            </w:r>
          </w:p>
        </w:tc>
      </w:tr>
      <w:tr w:rsidR="00AB10D3" w:rsidRPr="00AB10D3" w14:paraId="441D9280" w14:textId="77777777" w:rsidTr="00AB10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top w:val="single" w:sz="4" w:space="0" w:color="4F81BD" w:themeColor="accent1"/>
            </w:tcBorders>
            <w:hideMark/>
          </w:tcPr>
          <w:p w14:paraId="76C989CF" w14:textId="77777777" w:rsidR="00AB10D3" w:rsidRPr="00AB10D3" w:rsidRDefault="00AB10D3" w:rsidP="00AB10D3">
            <w:pPr>
              <w:rPr>
                <w:rFonts w:ascii="Calibri" w:eastAsia="Calibri" w:hAnsi="Calibri" w:cs="Calibri"/>
                <w:lang w:eastAsia="nb-NO"/>
              </w:rPr>
            </w:pPr>
            <w:r w:rsidRPr="00AB10D3">
              <w:rPr>
                <w:rFonts w:ascii="Calibri" w:eastAsia="Calibri" w:hAnsi="Calibri" w:cs="Calibri"/>
                <w:lang w:eastAsia="nb-NO"/>
              </w:rPr>
              <w:t xml:space="preserve">Veldig bra (7-9): </w:t>
            </w:r>
          </w:p>
        </w:tc>
        <w:tc>
          <w:tcPr>
            <w:tcW w:w="7261" w:type="dxa"/>
            <w:tcBorders>
              <w:top w:val="single" w:sz="4" w:space="0" w:color="4F81BD" w:themeColor="accent1"/>
            </w:tcBorders>
            <w:hideMark/>
          </w:tcPr>
          <w:p w14:paraId="2CB8AEFB" w14:textId="77777777" w:rsidR="00AB10D3" w:rsidRPr="00AB10D3" w:rsidRDefault="00AB10D3" w:rsidP="00AB10D3">
            <w:pPr>
              <w:tabs>
                <w:tab w:val="left" w:pos="708"/>
                <w:tab w:val="left" w:pos="1416"/>
                <w:tab w:val="left" w:pos="2124"/>
                <w:tab w:val="left" w:pos="2832"/>
                <w:tab w:val="left" w:pos="3540"/>
                <w:tab w:val="left" w:pos="5746"/>
              </w:tabs>
              <w:cnfStyle w:val="000000100000" w:firstRow="0" w:lastRow="0" w:firstColumn="0" w:lastColumn="0" w:oddVBand="0" w:evenVBand="0" w:oddHBand="1" w:evenHBand="0" w:firstRowFirstColumn="0" w:firstRowLastColumn="0" w:lastRowFirstColumn="0" w:lastRowLastColumn="0"/>
              <w:rPr>
                <w:rFonts w:cs="Calibri"/>
                <w:lang w:eastAsia="nb-NO"/>
              </w:rPr>
            </w:pPr>
            <w:r w:rsidRPr="00AB10D3">
              <w:rPr>
                <w:rFonts w:cs="Calibri"/>
                <w:lang w:eastAsia="nb-NO"/>
              </w:rPr>
              <w:t>Møtte alle kvalitets- og leveringskrav.</w:t>
            </w:r>
            <w:r w:rsidRPr="00AB10D3">
              <w:rPr>
                <w:rFonts w:cs="Calibri"/>
                <w:lang w:eastAsia="nb-NO"/>
              </w:rPr>
              <w:tab/>
            </w:r>
            <w:r w:rsidRPr="00AB10D3">
              <w:rPr>
                <w:rFonts w:cs="Calibri"/>
                <w:lang w:eastAsia="nb-NO"/>
              </w:rPr>
              <w:tab/>
            </w:r>
          </w:p>
        </w:tc>
      </w:tr>
      <w:tr w:rsidR="00AB10D3" w:rsidRPr="00AB10D3" w14:paraId="2E5964F0" w14:textId="77777777" w:rsidTr="00AB10D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hideMark/>
          </w:tcPr>
          <w:p w14:paraId="3D89FEA2" w14:textId="77777777" w:rsidR="00AB10D3" w:rsidRPr="00AB10D3" w:rsidRDefault="00AB10D3" w:rsidP="00AB10D3">
            <w:pPr>
              <w:rPr>
                <w:rFonts w:ascii="Calibri" w:eastAsia="Calibri" w:hAnsi="Calibri" w:cs="Calibri"/>
                <w:lang w:eastAsia="nb-NO"/>
              </w:rPr>
            </w:pPr>
            <w:r w:rsidRPr="00AB10D3">
              <w:rPr>
                <w:rFonts w:ascii="Calibri" w:eastAsia="Calibri" w:hAnsi="Calibri" w:cs="Calibri"/>
                <w:lang w:eastAsia="nb-NO"/>
              </w:rPr>
              <w:t xml:space="preserve">Bra (5-6): </w:t>
            </w:r>
          </w:p>
        </w:tc>
        <w:tc>
          <w:tcPr>
            <w:tcW w:w="7261" w:type="dxa"/>
            <w:hideMark/>
          </w:tcPr>
          <w:p w14:paraId="71FA674A" w14:textId="77777777" w:rsidR="00AB10D3" w:rsidRPr="00AB10D3" w:rsidRDefault="00AB10D3" w:rsidP="00AB10D3">
            <w:pPr>
              <w:cnfStyle w:val="000000010000" w:firstRow="0" w:lastRow="0" w:firstColumn="0" w:lastColumn="0" w:oddVBand="0" w:evenVBand="0" w:oddHBand="0" w:evenHBand="1" w:firstRowFirstColumn="0" w:firstRowLastColumn="0" w:lastRowFirstColumn="0" w:lastRowLastColumn="0"/>
              <w:rPr>
                <w:rFonts w:cs="Calibri"/>
                <w:lang w:eastAsia="nb-NO"/>
              </w:rPr>
            </w:pPr>
            <w:r w:rsidRPr="00AB10D3">
              <w:rPr>
                <w:rFonts w:cs="Calibri"/>
                <w:lang w:eastAsia="nb-NO"/>
              </w:rPr>
              <w:t>Møtte grunnleggende krav til kvalitet og levering.</w:t>
            </w:r>
          </w:p>
        </w:tc>
      </w:tr>
      <w:tr w:rsidR="00AB10D3" w:rsidRPr="00AB10D3" w14:paraId="68BA1727" w14:textId="77777777" w:rsidTr="00AB10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hideMark/>
          </w:tcPr>
          <w:p w14:paraId="368229F9" w14:textId="77777777" w:rsidR="00AB10D3" w:rsidRPr="00AB10D3" w:rsidRDefault="00AB10D3" w:rsidP="00AB10D3">
            <w:pPr>
              <w:rPr>
                <w:rFonts w:ascii="Calibri" w:eastAsia="Calibri" w:hAnsi="Calibri" w:cs="Calibri"/>
                <w:lang w:eastAsia="nb-NO"/>
              </w:rPr>
            </w:pPr>
            <w:r w:rsidRPr="00AB10D3">
              <w:rPr>
                <w:rFonts w:ascii="Calibri" w:eastAsia="Calibri" w:hAnsi="Calibri" w:cs="Calibri"/>
                <w:lang w:eastAsia="nb-NO"/>
              </w:rPr>
              <w:t>Mindre bra (2-4)</w:t>
            </w:r>
            <w:proofErr w:type="gramStart"/>
            <w:r w:rsidRPr="00AB10D3">
              <w:rPr>
                <w:rFonts w:ascii="Calibri" w:eastAsia="Calibri" w:hAnsi="Calibri" w:cs="Calibri"/>
                <w:lang w:eastAsia="nb-NO"/>
              </w:rPr>
              <w:t>:.</w:t>
            </w:r>
            <w:proofErr w:type="gramEnd"/>
          </w:p>
        </w:tc>
        <w:tc>
          <w:tcPr>
            <w:tcW w:w="7261" w:type="dxa"/>
            <w:hideMark/>
          </w:tcPr>
          <w:p w14:paraId="3A9106AE" w14:textId="77777777" w:rsidR="00AB10D3" w:rsidRPr="00AB10D3" w:rsidRDefault="00AB10D3" w:rsidP="00AB10D3">
            <w:pPr>
              <w:cnfStyle w:val="000000100000" w:firstRow="0" w:lastRow="0" w:firstColumn="0" w:lastColumn="0" w:oddVBand="0" w:evenVBand="0" w:oddHBand="1" w:evenHBand="0" w:firstRowFirstColumn="0" w:firstRowLastColumn="0" w:lastRowFirstColumn="0" w:lastRowLastColumn="0"/>
              <w:rPr>
                <w:rFonts w:cs="Calibri"/>
                <w:lang w:eastAsia="nb-NO"/>
              </w:rPr>
            </w:pPr>
            <w:r w:rsidRPr="00AB10D3">
              <w:rPr>
                <w:rFonts w:cs="Calibri"/>
                <w:lang w:eastAsia="nb-NO"/>
              </w:rPr>
              <w:t>Møtte ikke alle kravene, og kvalitet/levering var så vidt akseptable. Leverandøren svarte ikke på alle problemer.</w:t>
            </w:r>
          </w:p>
        </w:tc>
      </w:tr>
      <w:tr w:rsidR="00AB10D3" w:rsidRPr="00AB10D3" w14:paraId="0328A050" w14:textId="77777777" w:rsidTr="00AB10D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hideMark/>
          </w:tcPr>
          <w:p w14:paraId="46171A1F" w14:textId="77777777" w:rsidR="00AB10D3" w:rsidRPr="00AB10D3" w:rsidRDefault="00AB10D3" w:rsidP="00AB10D3">
            <w:pPr>
              <w:rPr>
                <w:rFonts w:ascii="Calibri" w:eastAsia="Calibri" w:hAnsi="Calibri" w:cs="Calibri"/>
                <w:lang w:eastAsia="nb-NO"/>
              </w:rPr>
            </w:pPr>
            <w:r w:rsidRPr="00AB10D3">
              <w:rPr>
                <w:rFonts w:ascii="Calibri" w:eastAsia="Calibri" w:hAnsi="Calibri" w:cs="Calibri"/>
                <w:lang w:eastAsia="nb-NO"/>
              </w:rPr>
              <w:t xml:space="preserve">Dårlig (1): </w:t>
            </w:r>
          </w:p>
        </w:tc>
        <w:tc>
          <w:tcPr>
            <w:tcW w:w="7261" w:type="dxa"/>
            <w:hideMark/>
          </w:tcPr>
          <w:p w14:paraId="7F51E0C3" w14:textId="77777777" w:rsidR="00AB10D3" w:rsidRPr="00AB10D3" w:rsidRDefault="00AB10D3" w:rsidP="00AB10D3">
            <w:pPr>
              <w:cnfStyle w:val="000000010000" w:firstRow="0" w:lastRow="0" w:firstColumn="0" w:lastColumn="0" w:oddVBand="0" w:evenVBand="0" w:oddHBand="0" w:evenHBand="1" w:firstRowFirstColumn="0" w:firstRowLastColumn="0" w:lastRowFirstColumn="0" w:lastRowLastColumn="0"/>
              <w:rPr>
                <w:rFonts w:cs="Calibri"/>
                <w:lang w:eastAsia="nb-NO"/>
              </w:rPr>
            </w:pPr>
            <w:r w:rsidRPr="00AB10D3">
              <w:rPr>
                <w:rFonts w:cs="Calibri"/>
                <w:lang w:eastAsia="nb-NO"/>
              </w:rPr>
              <w:t>Møtte ikke grunnleggende kvalitet/leveringskrav, utførelsen ansett som utilfredsstillende.</w:t>
            </w:r>
          </w:p>
        </w:tc>
      </w:tr>
    </w:tbl>
    <w:p w14:paraId="56E4CBFD" w14:textId="3F50C0C5" w:rsidR="00AB10D3" w:rsidRDefault="00AB10D3" w:rsidP="00AB10D3">
      <w:pPr>
        <w:rPr>
          <w:rFonts w:ascii="Times New Roman" w:hAnsi="Times New Roman" w:cs="Times New Roman"/>
          <w:lang w:eastAsia="nb-NO"/>
        </w:rPr>
      </w:pPr>
      <w:r>
        <w:rPr>
          <w:rFonts w:ascii="Times New Roman" w:hAnsi="Times New Roman" w:cs="Times New Roman"/>
          <w:lang w:eastAsia="nb-NO"/>
        </w:rPr>
        <w:t>** Språkkravet er et skal-krav som ikke vil bli evaluert med poeng, men hvor tilbudet vil bli avvist dersom konsulenten ikke oppfyller kravet.</w:t>
      </w:r>
    </w:p>
    <w:p w14:paraId="5D02E7AB" w14:textId="6CEBFA38" w:rsidR="00FF553A" w:rsidRDefault="00FF553A" w:rsidP="00AB10D3">
      <w:pPr>
        <w:rPr>
          <w:rFonts w:ascii="Times New Roman" w:hAnsi="Times New Roman" w:cs="Times New Roman"/>
          <w:lang w:eastAsia="nb-NO"/>
        </w:rPr>
      </w:pPr>
      <w:r>
        <w:rPr>
          <w:rFonts w:ascii="Times New Roman" w:hAnsi="Times New Roman" w:cs="Times New Roman"/>
          <w:lang w:eastAsia="nb-NO"/>
        </w:rPr>
        <w:t>Pris vil bli evaluert med en poengscore etter en fastsatt karakterskala (1-10).</w:t>
      </w:r>
    </w:p>
    <w:p w14:paraId="33EB21B8" w14:textId="4EFFFDA5" w:rsidR="00967ADE" w:rsidRDefault="00967ADE" w:rsidP="00AB10D3">
      <w:pPr>
        <w:rPr>
          <w:rFonts w:ascii="Times New Roman" w:hAnsi="Times New Roman" w:cs="Times New Roman"/>
          <w:lang w:eastAsia="nb-NO"/>
        </w:rPr>
      </w:pPr>
      <w:r>
        <w:rPr>
          <w:rFonts w:ascii="Times New Roman" w:hAnsi="Times New Roman" w:cs="Times New Roman"/>
          <w:lang w:eastAsia="nb-NO"/>
        </w:rPr>
        <w:t>Tilbudet som oppnår høyest total poengsum tildeles kontrakten.</w:t>
      </w:r>
    </w:p>
    <w:p w14:paraId="51182C5F" w14:textId="2857FF16" w:rsidR="00FF1D46" w:rsidRPr="00EA4A86" w:rsidRDefault="00281B4C" w:rsidP="0052499B">
      <w:pPr>
        <w:pStyle w:val="Overskrift1"/>
        <w:numPr>
          <w:ilvl w:val="0"/>
          <w:numId w:val="1"/>
        </w:numPr>
        <w:rPr>
          <w:rFonts w:ascii="Times New Roman" w:hAnsi="Times New Roman" w:cs="Times New Roman"/>
        </w:rPr>
      </w:pPr>
      <w:bookmarkStart w:id="107" w:name="_Toc482711892"/>
      <w:bookmarkStart w:id="108" w:name="_Toc522086874"/>
      <w:r>
        <w:rPr>
          <w:rFonts w:ascii="Times New Roman" w:hAnsi="Times New Roman" w:cs="Times New Roman"/>
          <w:lang w:eastAsia="nb-NO"/>
        </w:rPr>
        <w:t xml:space="preserve">Tilbudets </w:t>
      </w:r>
      <w:r w:rsidRPr="00281B4C">
        <w:t>utforming</w:t>
      </w:r>
      <w:bookmarkEnd w:id="107"/>
      <w:bookmarkEnd w:id="108"/>
      <w:r>
        <w:rPr>
          <w:rFonts w:ascii="Times New Roman" w:hAnsi="Times New Roman" w:cs="Times New Roman"/>
          <w:lang w:eastAsia="nb-NO"/>
        </w:rPr>
        <w:t xml:space="preserve"> </w:t>
      </w:r>
      <w:r w:rsidR="00FF1D46" w:rsidRPr="00EA4A86">
        <w:rPr>
          <w:rFonts w:ascii="Times New Roman" w:hAnsi="Times New Roman" w:cs="Times New Roman"/>
        </w:rPr>
        <w:t xml:space="preserve"> </w:t>
      </w:r>
    </w:p>
    <w:p w14:paraId="7677A558" w14:textId="198B3D2F" w:rsidR="00281B4C" w:rsidRDefault="00281B4C" w:rsidP="0052499B">
      <w:pPr>
        <w:pStyle w:val="Overskrift2"/>
        <w:numPr>
          <w:ilvl w:val="1"/>
          <w:numId w:val="1"/>
        </w:numPr>
      </w:pPr>
      <w:bookmarkStart w:id="109" w:name="_Toc482711893"/>
      <w:bookmarkStart w:id="110" w:name="_Toc522086875"/>
      <w:r w:rsidRPr="00666F98">
        <w:t>Tilbuds</w:t>
      </w:r>
      <w:r>
        <w:t>struktur</w:t>
      </w:r>
      <w:bookmarkStart w:id="111" w:name="_Toc441227334"/>
      <w:bookmarkEnd w:id="109"/>
      <w:r w:rsidR="0014655F">
        <w:t xml:space="preserve"> / Tilbudsformat</w:t>
      </w:r>
      <w:bookmarkEnd w:id="110"/>
    </w:p>
    <w:p w14:paraId="1320CC67" w14:textId="0CC7557C" w:rsidR="005E30EB" w:rsidRPr="000B6BFD" w:rsidRDefault="000B6BFD" w:rsidP="000B6BFD">
      <w:r>
        <w:t>Tilbudsstruktur/tilbudsformat er angitt i Del 1 Vedlegg 1 Tilbudsbrev.</w:t>
      </w:r>
      <w:bookmarkStart w:id="112" w:name="_Toc441227336"/>
      <w:bookmarkStart w:id="113" w:name="_Ref468534991"/>
      <w:bookmarkEnd w:id="111"/>
    </w:p>
    <w:p w14:paraId="28916112" w14:textId="0561AC94" w:rsidR="00486D8A" w:rsidRDefault="00486D8A" w:rsidP="0052499B">
      <w:pPr>
        <w:pStyle w:val="Overskrift2"/>
        <w:numPr>
          <w:ilvl w:val="1"/>
          <w:numId w:val="1"/>
        </w:numPr>
      </w:pPr>
      <w:bookmarkStart w:id="114" w:name="_Toc522086876"/>
      <w:bookmarkStart w:id="115" w:name="_Toc482711895"/>
      <w:r>
        <w:lastRenderedPageBreak/>
        <w:t>Avvik til konkurransegrunnlaget</w:t>
      </w:r>
      <w:bookmarkEnd w:id="114"/>
      <w:r>
        <w:t xml:space="preserve"> </w:t>
      </w:r>
      <w:bookmarkEnd w:id="115"/>
    </w:p>
    <w:p w14:paraId="7391ADD4" w14:textId="117741BF" w:rsidR="00F43F2F" w:rsidRDefault="00F43F2F" w:rsidP="00F43F2F">
      <w:pPr>
        <w:rPr>
          <w:rFonts w:ascii="Times New Roman" w:hAnsi="Times New Roman" w:cs="Times New Roman"/>
        </w:rPr>
      </w:pPr>
      <w:r>
        <w:rPr>
          <w:rFonts w:ascii="Times New Roman" w:hAnsi="Times New Roman" w:cs="Times New Roman"/>
        </w:rPr>
        <w:t>Eventuelle avvik</w:t>
      </w:r>
      <w:r w:rsidRPr="00FE5394" w:rsidDel="00D56F70">
        <w:rPr>
          <w:rFonts w:ascii="Times New Roman" w:hAnsi="Times New Roman" w:cs="Times New Roman"/>
        </w:rPr>
        <w:t xml:space="preserve"> skal angis presist og entydig</w:t>
      </w:r>
      <w:r>
        <w:rPr>
          <w:rFonts w:ascii="Times New Roman" w:hAnsi="Times New Roman" w:cs="Times New Roman"/>
        </w:rPr>
        <w:t xml:space="preserve"> i </w:t>
      </w:r>
      <w:r w:rsidR="000B6BFD">
        <w:rPr>
          <w:rFonts w:ascii="Times New Roman" w:hAnsi="Times New Roman" w:cs="Times New Roman"/>
        </w:rPr>
        <w:t>Del 1 Vedlegg 2</w:t>
      </w:r>
      <w:r>
        <w:rPr>
          <w:rFonts w:ascii="Times New Roman" w:hAnsi="Times New Roman" w:cs="Times New Roman"/>
        </w:rPr>
        <w:t>,</w:t>
      </w:r>
      <w:r w:rsidRPr="00FE5394" w:rsidDel="00D56F70">
        <w:rPr>
          <w:rFonts w:ascii="Times New Roman" w:hAnsi="Times New Roman" w:cs="Times New Roman"/>
        </w:rPr>
        <w:t xml:space="preserve"> slik at </w:t>
      </w:r>
      <w:r>
        <w:rPr>
          <w:rFonts w:ascii="Times New Roman" w:hAnsi="Times New Roman" w:cs="Times New Roman"/>
        </w:rPr>
        <w:t>Oppdragsgiver</w:t>
      </w:r>
      <w:r w:rsidRPr="00FE5394" w:rsidDel="00D56F70">
        <w:rPr>
          <w:rFonts w:ascii="Times New Roman" w:hAnsi="Times New Roman" w:cs="Times New Roman"/>
        </w:rPr>
        <w:t xml:space="preserve"> kan evaluere tilbudet uten å ta kontakt med </w:t>
      </w:r>
      <w:r>
        <w:rPr>
          <w:rFonts w:ascii="Times New Roman" w:hAnsi="Times New Roman" w:cs="Times New Roman"/>
        </w:rPr>
        <w:t>Leverandør</w:t>
      </w:r>
      <w:r w:rsidRPr="00FE5394" w:rsidDel="00D56F70">
        <w:rPr>
          <w:rFonts w:ascii="Times New Roman" w:hAnsi="Times New Roman" w:cs="Times New Roman"/>
        </w:rPr>
        <w:t xml:space="preserve">en. </w:t>
      </w:r>
      <w:r>
        <w:rPr>
          <w:rFonts w:ascii="Times New Roman" w:hAnsi="Times New Roman" w:cs="Times New Roman"/>
        </w:rPr>
        <w:t>Angivelsen av avvik</w:t>
      </w:r>
      <w:r w:rsidRPr="00FE5394" w:rsidDel="00D56F70">
        <w:rPr>
          <w:rFonts w:ascii="Times New Roman" w:hAnsi="Times New Roman" w:cs="Times New Roman"/>
        </w:rPr>
        <w:t xml:space="preserve"> skal på en klar og utvetydig måte referere til relevant vedlegg og punkt i konkurransegrunnlaget</w:t>
      </w:r>
      <w:r>
        <w:rPr>
          <w:rFonts w:ascii="Times New Roman" w:hAnsi="Times New Roman" w:cs="Times New Roman"/>
        </w:rPr>
        <w:t xml:space="preserve"> og/eller kontrakt</w:t>
      </w:r>
      <w:r w:rsidRPr="00FE5394">
        <w:rPr>
          <w:rFonts w:ascii="Times New Roman" w:hAnsi="Times New Roman" w:cs="Times New Roman"/>
        </w:rPr>
        <w:t xml:space="preserve">. </w:t>
      </w:r>
      <w:r>
        <w:rPr>
          <w:rFonts w:ascii="Times New Roman" w:hAnsi="Times New Roman" w:cs="Times New Roman"/>
        </w:rPr>
        <w:t>Leverandør</w:t>
      </w:r>
      <w:r w:rsidRPr="00FE5394" w:rsidDel="00D56F70">
        <w:rPr>
          <w:rFonts w:ascii="Times New Roman" w:hAnsi="Times New Roman" w:cs="Times New Roman"/>
        </w:rPr>
        <w:t xml:space="preserve">en skal tydelig angi hvilke konsekvenser eventuelle </w:t>
      </w:r>
      <w:r>
        <w:rPr>
          <w:rFonts w:ascii="Times New Roman" w:hAnsi="Times New Roman" w:cs="Times New Roman"/>
        </w:rPr>
        <w:t>avvik</w:t>
      </w:r>
      <w:r w:rsidRPr="00FE5394" w:rsidDel="00D56F70">
        <w:rPr>
          <w:rFonts w:ascii="Times New Roman" w:hAnsi="Times New Roman" w:cs="Times New Roman"/>
        </w:rPr>
        <w:t xml:space="preserve"> har for ytelsen, prisen og/eller andre forhold ved tilbudet.</w:t>
      </w:r>
    </w:p>
    <w:p w14:paraId="33358749" w14:textId="6E50EA99" w:rsidR="00596CA3" w:rsidRPr="00FE5394" w:rsidRDefault="00596CA3" w:rsidP="00F43F2F">
      <w:pPr>
        <w:rPr>
          <w:rFonts w:ascii="Times New Roman" w:hAnsi="Times New Roman" w:cs="Times New Roman"/>
        </w:rPr>
      </w:pPr>
      <w:r>
        <w:rPr>
          <w:rFonts w:ascii="Times New Roman" w:hAnsi="Times New Roman" w:cs="Times New Roman"/>
        </w:rPr>
        <w:t>Oppdragsgiver gjør Leverandørene oppmerksom på at vesentlige avvik vil føre til avvisning.</w:t>
      </w:r>
      <w:r w:rsidR="00D3044D" w:rsidRPr="00D3044D">
        <w:t xml:space="preserve"> </w:t>
      </w:r>
      <w:r w:rsidR="00D3044D" w:rsidRPr="00D3044D">
        <w:rPr>
          <w:rFonts w:ascii="Times New Roman" w:hAnsi="Times New Roman" w:cs="Times New Roman"/>
        </w:rPr>
        <w:t xml:space="preserve">Oppdragsgiver anmoder leverandørene om å gjøre seg kjent med avvisningsreglene i FOA </w:t>
      </w:r>
      <w:proofErr w:type="spellStart"/>
      <w:r w:rsidR="00D3044D" w:rsidRPr="00D3044D">
        <w:rPr>
          <w:rFonts w:ascii="Times New Roman" w:hAnsi="Times New Roman" w:cs="Times New Roman"/>
        </w:rPr>
        <w:t>kap</w:t>
      </w:r>
      <w:proofErr w:type="spellEnd"/>
      <w:r w:rsidR="00D3044D" w:rsidRPr="00D3044D">
        <w:rPr>
          <w:rFonts w:ascii="Times New Roman" w:hAnsi="Times New Roman" w:cs="Times New Roman"/>
        </w:rPr>
        <w:t>. 24.</w:t>
      </w:r>
    </w:p>
    <w:p w14:paraId="6153F1E6" w14:textId="77777777" w:rsidR="00281B4C" w:rsidRDefault="00281B4C" w:rsidP="0052499B">
      <w:pPr>
        <w:pStyle w:val="Overskrift2"/>
        <w:numPr>
          <w:ilvl w:val="1"/>
          <w:numId w:val="1"/>
        </w:numPr>
      </w:pPr>
      <w:bookmarkStart w:id="116" w:name="_Toc482711897"/>
      <w:bookmarkStart w:id="117" w:name="_Toc522086877"/>
      <w:bookmarkEnd w:id="112"/>
      <w:bookmarkEnd w:id="113"/>
      <w:r w:rsidRPr="00813248">
        <w:t>Tilbud på hele eller deler av leveransen</w:t>
      </w:r>
      <w:bookmarkEnd w:id="116"/>
      <w:bookmarkEnd w:id="117"/>
    </w:p>
    <w:p w14:paraId="6C73FD7D" w14:textId="5D157648" w:rsidR="00281B4C" w:rsidRPr="00813248" w:rsidRDefault="00596CA3" w:rsidP="00281B4C">
      <w:pPr>
        <w:rPr>
          <w:rFonts w:ascii="Times New Roman" w:hAnsi="Times New Roman" w:cs="Times New Roman"/>
          <w:lang w:eastAsia="nb-NO"/>
        </w:rPr>
      </w:pPr>
      <w:r w:rsidRPr="000B6BFD">
        <w:rPr>
          <w:rFonts w:ascii="Times New Roman" w:hAnsi="Times New Roman" w:cs="Times New Roman"/>
          <w:lang w:eastAsia="nb-NO"/>
        </w:rPr>
        <w:t>Det er ikke</w:t>
      </w:r>
      <w:r>
        <w:rPr>
          <w:rFonts w:ascii="Times New Roman" w:hAnsi="Times New Roman" w:cs="Times New Roman"/>
          <w:lang w:eastAsia="nb-NO"/>
        </w:rPr>
        <w:t xml:space="preserve"> </w:t>
      </w:r>
      <w:r w:rsidR="00281B4C" w:rsidRPr="00813248">
        <w:rPr>
          <w:rFonts w:ascii="Times New Roman" w:hAnsi="Times New Roman" w:cs="Times New Roman"/>
          <w:lang w:eastAsia="nb-NO"/>
        </w:rPr>
        <w:t xml:space="preserve">anledning til å gi tilbud på deler av anskaffelsen. </w:t>
      </w:r>
    </w:p>
    <w:p w14:paraId="1C197D4D" w14:textId="26B9D5FF" w:rsidR="00281B4C" w:rsidRDefault="00281B4C" w:rsidP="0052499B">
      <w:pPr>
        <w:pStyle w:val="Overskrift2"/>
        <w:numPr>
          <w:ilvl w:val="1"/>
          <w:numId w:val="1"/>
        </w:numPr>
      </w:pPr>
      <w:bookmarkStart w:id="118" w:name="_Toc482711898"/>
      <w:bookmarkStart w:id="119" w:name="_Toc522086878"/>
      <w:r>
        <w:t>Alternative og parallelle tilbud</w:t>
      </w:r>
      <w:bookmarkEnd w:id="118"/>
      <w:bookmarkEnd w:id="119"/>
    </w:p>
    <w:p w14:paraId="6D5FCCC7" w14:textId="53FD564F" w:rsidR="00D3044D" w:rsidRPr="00D3044D" w:rsidRDefault="00596CA3" w:rsidP="00D3044D">
      <w:pPr>
        <w:rPr>
          <w:rFonts w:ascii="Times New Roman" w:hAnsi="Times New Roman" w:cs="Times New Roman"/>
          <w:lang w:eastAsia="nb-NO"/>
        </w:rPr>
      </w:pPr>
      <w:r>
        <w:rPr>
          <w:rFonts w:ascii="Times New Roman" w:hAnsi="Times New Roman" w:cs="Times New Roman"/>
        </w:rPr>
        <w:t xml:space="preserve">Det </w:t>
      </w:r>
      <w:r w:rsidR="000B6BFD" w:rsidRPr="000B6BFD">
        <w:rPr>
          <w:rFonts w:ascii="Times New Roman" w:hAnsi="Times New Roman" w:cs="Times New Roman"/>
        </w:rPr>
        <w:t>er</w:t>
      </w:r>
      <w:r w:rsidR="000B6BFD">
        <w:rPr>
          <w:rFonts w:ascii="Times New Roman" w:hAnsi="Times New Roman" w:cs="Times New Roman"/>
        </w:rPr>
        <w:t xml:space="preserve"> </w:t>
      </w:r>
      <w:r w:rsidR="000B6BFD" w:rsidRPr="00FE5394">
        <w:rPr>
          <w:rFonts w:ascii="Times New Roman" w:hAnsi="Times New Roman" w:cs="Times New Roman"/>
        </w:rPr>
        <w:t>anledning t</w:t>
      </w:r>
      <w:r w:rsidR="00281B4C" w:rsidRPr="00FE5394">
        <w:rPr>
          <w:rFonts w:ascii="Times New Roman" w:hAnsi="Times New Roman" w:cs="Times New Roman"/>
        </w:rPr>
        <w:t>il å gi</w:t>
      </w:r>
      <w:r w:rsidR="00281B4C" w:rsidRPr="00FE5394">
        <w:rPr>
          <w:rFonts w:ascii="Times New Roman" w:hAnsi="Times New Roman" w:cs="Times New Roman"/>
          <w:lang w:eastAsia="nb-NO"/>
        </w:rPr>
        <w:t xml:space="preserve"> </w:t>
      </w:r>
      <w:proofErr w:type="spellStart"/>
      <w:r w:rsidR="00D3044D">
        <w:rPr>
          <w:rFonts w:ascii="Times New Roman" w:hAnsi="Times New Roman" w:cs="Times New Roman"/>
          <w:lang w:eastAsia="nb-NO"/>
        </w:rPr>
        <w:t>paralell</w:t>
      </w:r>
      <w:r w:rsidR="00281B4C" w:rsidRPr="00FE5394">
        <w:rPr>
          <w:rFonts w:ascii="Times New Roman" w:hAnsi="Times New Roman" w:cs="Times New Roman"/>
          <w:lang w:eastAsia="nb-NO"/>
        </w:rPr>
        <w:t>e</w:t>
      </w:r>
      <w:proofErr w:type="spellEnd"/>
      <w:r w:rsidR="00281B4C" w:rsidRPr="00FE5394">
        <w:rPr>
          <w:rFonts w:ascii="Times New Roman" w:hAnsi="Times New Roman" w:cs="Times New Roman"/>
          <w:lang w:eastAsia="nb-NO"/>
        </w:rPr>
        <w:t xml:space="preserve"> tilbud. </w:t>
      </w:r>
    </w:p>
    <w:p w14:paraId="2356E82E" w14:textId="0494644A" w:rsidR="00D3044D" w:rsidRPr="00D3044D" w:rsidRDefault="00D3044D" w:rsidP="00D3044D">
      <w:pPr>
        <w:rPr>
          <w:rFonts w:ascii="Times New Roman" w:hAnsi="Times New Roman" w:cs="Times New Roman"/>
        </w:rPr>
      </w:pPr>
      <w:r w:rsidRPr="00D3044D">
        <w:rPr>
          <w:rFonts w:ascii="Times New Roman" w:hAnsi="Times New Roman" w:cs="Times New Roman"/>
        </w:rPr>
        <w:t>Med parallelle tilbud menes flere tilbud fra samme leverandør som fullt ut o</w:t>
      </w:r>
      <w:r>
        <w:rPr>
          <w:rFonts w:ascii="Times New Roman" w:hAnsi="Times New Roman" w:cs="Times New Roman"/>
        </w:rPr>
        <w:t xml:space="preserve">ppfyller </w:t>
      </w:r>
      <w:r w:rsidR="000B6BFD">
        <w:rPr>
          <w:rFonts w:ascii="Times New Roman" w:hAnsi="Times New Roman" w:cs="Times New Roman"/>
        </w:rPr>
        <w:t>kompetansekravene spesifisert i Del 2 Vedlegg B</w:t>
      </w:r>
      <w:r w:rsidRPr="00D3044D">
        <w:rPr>
          <w:rFonts w:ascii="Times New Roman" w:hAnsi="Times New Roman" w:cs="Times New Roman"/>
        </w:rPr>
        <w:t>. Ved para</w:t>
      </w:r>
      <w:r>
        <w:rPr>
          <w:rFonts w:ascii="Times New Roman" w:hAnsi="Times New Roman" w:cs="Times New Roman"/>
        </w:rPr>
        <w:t>llelle tilbud er det viktig at L</w:t>
      </w:r>
      <w:r w:rsidRPr="00D3044D">
        <w:rPr>
          <w:rFonts w:ascii="Times New Roman" w:hAnsi="Times New Roman" w:cs="Times New Roman"/>
        </w:rPr>
        <w:t xml:space="preserve">everandøren besvarer alle relevante absolutte krav og evalueringskrav for hvert parallelt tilbud. På samme måte skal </w:t>
      </w:r>
      <w:r>
        <w:rPr>
          <w:rFonts w:ascii="Times New Roman" w:hAnsi="Times New Roman" w:cs="Times New Roman"/>
        </w:rPr>
        <w:t>L</w:t>
      </w:r>
      <w:r w:rsidRPr="00D3044D">
        <w:rPr>
          <w:rFonts w:ascii="Times New Roman" w:hAnsi="Times New Roman" w:cs="Times New Roman"/>
        </w:rPr>
        <w:t xml:space="preserve">everandøren også </w:t>
      </w:r>
      <w:proofErr w:type="spellStart"/>
      <w:r w:rsidRPr="00D3044D">
        <w:rPr>
          <w:rFonts w:ascii="Times New Roman" w:hAnsi="Times New Roman" w:cs="Times New Roman"/>
        </w:rPr>
        <w:t>prissette</w:t>
      </w:r>
      <w:proofErr w:type="spellEnd"/>
      <w:r w:rsidRPr="00D3044D">
        <w:rPr>
          <w:rFonts w:ascii="Times New Roman" w:hAnsi="Times New Roman" w:cs="Times New Roman"/>
        </w:rPr>
        <w:t xml:space="preserve"> hvert pa</w:t>
      </w:r>
      <w:r w:rsidR="00ED6A47">
        <w:rPr>
          <w:rFonts w:ascii="Times New Roman" w:hAnsi="Times New Roman" w:cs="Times New Roman"/>
        </w:rPr>
        <w:t>rallelt tilbud i prismaterisen.</w:t>
      </w:r>
    </w:p>
    <w:p w14:paraId="71D16DBC" w14:textId="0F32AA68" w:rsidR="00D3044D" w:rsidRDefault="00D3044D" w:rsidP="00281B4C">
      <w:pPr>
        <w:rPr>
          <w:rFonts w:ascii="Times New Roman" w:hAnsi="Times New Roman" w:cs="Times New Roman"/>
        </w:rPr>
      </w:pPr>
      <w:r w:rsidRPr="00D3044D">
        <w:rPr>
          <w:rFonts w:ascii="Times New Roman" w:hAnsi="Times New Roman" w:cs="Times New Roman"/>
        </w:rPr>
        <w:t>Oppdragsgiver aksepterer ikke alternative tilbud. Med alternativt tilbud menes tilbud som beskriver enn annen løsning enn den som er besk</w:t>
      </w:r>
      <w:r w:rsidR="00ED6A47">
        <w:rPr>
          <w:rFonts w:ascii="Times New Roman" w:hAnsi="Times New Roman" w:cs="Times New Roman"/>
        </w:rPr>
        <w:t>revet i konkurransegrunnlaget.</w:t>
      </w:r>
    </w:p>
    <w:p w14:paraId="7EB65005" w14:textId="6795E16A" w:rsidR="00281B4C" w:rsidRPr="00FE5394" w:rsidRDefault="00281B4C" w:rsidP="0052499B">
      <w:pPr>
        <w:pStyle w:val="Overskrift1"/>
        <w:numPr>
          <w:ilvl w:val="0"/>
          <w:numId w:val="1"/>
        </w:numPr>
        <w:rPr>
          <w:rFonts w:ascii="Times New Roman" w:hAnsi="Times New Roman" w:cs="Times New Roman"/>
          <w:lang w:eastAsia="nb-NO"/>
        </w:rPr>
      </w:pPr>
      <w:bookmarkStart w:id="120" w:name="_Toc482711899"/>
      <w:bookmarkStart w:id="121" w:name="_Toc522086879"/>
      <w:r>
        <w:rPr>
          <w:rFonts w:ascii="Times New Roman" w:hAnsi="Times New Roman" w:cs="Times New Roman"/>
          <w:lang w:eastAsia="nb-NO"/>
        </w:rPr>
        <w:t>Innlevering av tilbud</w:t>
      </w:r>
      <w:bookmarkEnd w:id="120"/>
      <w:bookmarkEnd w:id="121"/>
    </w:p>
    <w:p w14:paraId="732A31EC" w14:textId="4920F477" w:rsidR="00281B4C" w:rsidRDefault="00ED6A47" w:rsidP="0052499B">
      <w:pPr>
        <w:pStyle w:val="Overskrift2"/>
        <w:numPr>
          <w:ilvl w:val="1"/>
          <w:numId w:val="1"/>
        </w:numPr>
      </w:pPr>
      <w:bookmarkStart w:id="122" w:name="_Toc522086880"/>
      <w:proofErr w:type="spellStart"/>
      <w:r>
        <w:t>Mercell</w:t>
      </w:r>
      <w:bookmarkEnd w:id="122"/>
      <w:proofErr w:type="spellEnd"/>
    </w:p>
    <w:p w14:paraId="1A0AE6AD" w14:textId="714F5C31" w:rsidR="00281B4C" w:rsidRDefault="00ED6A47" w:rsidP="00ED6A47">
      <w:pPr>
        <w:rPr>
          <w:rFonts w:ascii="Times New Roman" w:hAnsi="Times New Roman" w:cs="Times New Roman"/>
        </w:rPr>
      </w:pPr>
      <w:bookmarkStart w:id="123" w:name="_Ref272406683"/>
      <w:bookmarkStart w:id="124" w:name="_Toc469598758"/>
      <w:r>
        <w:rPr>
          <w:rFonts w:ascii="Times New Roman" w:hAnsi="Times New Roman" w:cs="Times New Roman"/>
        </w:rPr>
        <w:t xml:space="preserve">Komplett elektronisk versjon av tilbudet leveres gjennom Forsvarsmateriells KGV-løsning, </w:t>
      </w:r>
      <w:proofErr w:type="spellStart"/>
      <w:r>
        <w:rPr>
          <w:rFonts w:ascii="Times New Roman" w:hAnsi="Times New Roman" w:cs="Times New Roman"/>
        </w:rPr>
        <w:t>Mercell</w:t>
      </w:r>
      <w:proofErr w:type="spellEnd"/>
      <w:r>
        <w:rPr>
          <w:rFonts w:ascii="Times New Roman" w:hAnsi="Times New Roman" w:cs="Times New Roman"/>
        </w:rPr>
        <w:t>.</w:t>
      </w:r>
      <w:bookmarkEnd w:id="123"/>
      <w:bookmarkEnd w:id="124"/>
    </w:p>
    <w:p w14:paraId="15EDE2E8" w14:textId="77777777" w:rsidR="00281B4C" w:rsidRDefault="00281B4C" w:rsidP="0052499B">
      <w:pPr>
        <w:pStyle w:val="Overskrift2"/>
        <w:numPr>
          <w:ilvl w:val="1"/>
          <w:numId w:val="1"/>
        </w:numPr>
      </w:pPr>
      <w:bookmarkStart w:id="125" w:name="_Toc482711905"/>
      <w:bookmarkStart w:id="126" w:name="_Toc522086881"/>
      <w:r>
        <w:t>Tilbakekalling av tilbud</w:t>
      </w:r>
      <w:bookmarkEnd w:id="125"/>
      <w:bookmarkEnd w:id="126"/>
    </w:p>
    <w:p w14:paraId="6226A10A" w14:textId="77777777" w:rsidR="00281B4C" w:rsidRDefault="00281B4C" w:rsidP="00281B4C">
      <w:pPr>
        <w:rPr>
          <w:rFonts w:ascii="Times New Roman" w:hAnsi="Times New Roman" w:cs="Times New Roman"/>
        </w:rPr>
      </w:pPr>
      <w:r w:rsidRPr="00FE5394" w:rsidDel="00D56F70">
        <w:rPr>
          <w:rFonts w:ascii="Times New Roman" w:hAnsi="Times New Roman" w:cs="Times New Roman"/>
        </w:rPr>
        <w:t>Et tilbud kan tilbakekalles eller endres inntil tilbudsfristens utløp. Tilbakekalling skal skje skriftlig. Endring av tilbudet er å betrakte som et nytt tilbud.</w:t>
      </w:r>
    </w:p>
    <w:p w14:paraId="0CD23E0F" w14:textId="6BF6974A" w:rsidR="00281B4C" w:rsidRPr="00FE5394" w:rsidDel="00D56F70" w:rsidRDefault="00281B4C" w:rsidP="0052499B">
      <w:pPr>
        <w:pStyle w:val="Overskrift2"/>
        <w:numPr>
          <w:ilvl w:val="1"/>
          <w:numId w:val="1"/>
        </w:numPr>
      </w:pPr>
      <w:bookmarkStart w:id="127" w:name="_Toc482711906"/>
      <w:bookmarkStart w:id="128" w:name="_Toc522086882"/>
      <w:r w:rsidRPr="00FE5394">
        <w:t>Avvisning</w:t>
      </w:r>
      <w:r>
        <w:t xml:space="preserve"> på grunn av forhold ved tilbudet</w:t>
      </w:r>
      <w:bookmarkEnd w:id="127"/>
      <w:bookmarkEnd w:id="128"/>
      <w:r>
        <w:t xml:space="preserve"> </w:t>
      </w:r>
    </w:p>
    <w:p w14:paraId="7BB09D4E" w14:textId="2909C88C" w:rsidR="00A63BD6" w:rsidRDefault="00281B4C">
      <w:pPr>
        <w:rPr>
          <w:rFonts w:ascii="Times New Roman" w:hAnsi="Times New Roman" w:cs="Times New Roman"/>
        </w:rPr>
      </w:pPr>
      <w:r w:rsidRPr="00FE5394" w:rsidDel="00D56F70">
        <w:rPr>
          <w:rFonts w:ascii="Times New Roman" w:hAnsi="Times New Roman" w:cs="Times New Roman"/>
        </w:rPr>
        <w:t>Avvisni</w:t>
      </w:r>
      <w:r w:rsidRPr="00FE5394">
        <w:rPr>
          <w:rFonts w:ascii="Times New Roman" w:hAnsi="Times New Roman" w:cs="Times New Roman"/>
        </w:rPr>
        <w:t xml:space="preserve">ngsreglene i FOA </w:t>
      </w:r>
      <w:r>
        <w:rPr>
          <w:rFonts w:ascii="Times New Roman" w:hAnsi="Times New Roman" w:cs="Times New Roman"/>
        </w:rPr>
        <w:t>kap. 24</w:t>
      </w:r>
      <w:r w:rsidRPr="00FE5394" w:rsidDel="00D56F70">
        <w:rPr>
          <w:rFonts w:ascii="Times New Roman" w:hAnsi="Times New Roman" w:cs="Times New Roman"/>
        </w:rPr>
        <w:t xml:space="preserve"> </w:t>
      </w:r>
      <w:r w:rsidR="00FA183F">
        <w:rPr>
          <w:rFonts w:ascii="Times New Roman" w:hAnsi="Times New Roman" w:cs="Times New Roman"/>
        </w:rPr>
        <w:t xml:space="preserve">om forhold ved tilbudet og formalfeil </w:t>
      </w:r>
      <w:r w:rsidRPr="00FE5394" w:rsidDel="00D56F70">
        <w:rPr>
          <w:rFonts w:ascii="Times New Roman" w:hAnsi="Times New Roman" w:cs="Times New Roman"/>
        </w:rPr>
        <w:t>komme</w:t>
      </w:r>
      <w:r w:rsidRPr="00FE5394">
        <w:rPr>
          <w:rFonts w:ascii="Times New Roman" w:hAnsi="Times New Roman" w:cs="Times New Roman"/>
        </w:rPr>
        <w:t>r</w:t>
      </w:r>
      <w:r w:rsidR="00D86605">
        <w:rPr>
          <w:rFonts w:ascii="Times New Roman" w:hAnsi="Times New Roman" w:cs="Times New Roman"/>
        </w:rPr>
        <w:t xml:space="preserve"> til anvendelse. Oppdragsgiver </w:t>
      </w:r>
      <w:r w:rsidRPr="00FE5394" w:rsidDel="00D56F70">
        <w:rPr>
          <w:rFonts w:ascii="Times New Roman" w:hAnsi="Times New Roman" w:cs="Times New Roman"/>
        </w:rPr>
        <w:t xml:space="preserve">anmoder </w:t>
      </w:r>
      <w:r w:rsidR="00D86605">
        <w:rPr>
          <w:rFonts w:ascii="Times New Roman" w:hAnsi="Times New Roman" w:cs="Times New Roman"/>
        </w:rPr>
        <w:t>l</w:t>
      </w:r>
      <w:r>
        <w:rPr>
          <w:rFonts w:ascii="Times New Roman" w:hAnsi="Times New Roman" w:cs="Times New Roman"/>
        </w:rPr>
        <w:t>everandør</w:t>
      </w:r>
      <w:r w:rsidRPr="00FE5394" w:rsidDel="00D56F70">
        <w:rPr>
          <w:rFonts w:ascii="Times New Roman" w:hAnsi="Times New Roman" w:cs="Times New Roman"/>
        </w:rPr>
        <w:t>ene om å gjøre seg kjent med disse.</w:t>
      </w:r>
    </w:p>
    <w:p w14:paraId="405D8D8D" w14:textId="77777777" w:rsidR="00281B4C" w:rsidRDefault="00281B4C" w:rsidP="0052499B">
      <w:pPr>
        <w:pStyle w:val="Overskrift1"/>
        <w:numPr>
          <w:ilvl w:val="0"/>
          <w:numId w:val="1"/>
        </w:numPr>
      </w:pPr>
      <w:bookmarkStart w:id="129" w:name="_Toc466548647"/>
      <w:bookmarkStart w:id="130" w:name="_Toc466919979"/>
      <w:bookmarkStart w:id="131" w:name="_Toc482711907"/>
      <w:bookmarkStart w:id="132" w:name="_Toc522086883"/>
      <w:r>
        <w:t>Avslutning av konkurransen</w:t>
      </w:r>
      <w:bookmarkEnd w:id="129"/>
      <w:bookmarkEnd w:id="130"/>
      <w:bookmarkEnd w:id="131"/>
      <w:bookmarkEnd w:id="132"/>
      <w:r>
        <w:t xml:space="preserve"> </w:t>
      </w:r>
    </w:p>
    <w:p w14:paraId="4926BCA3" w14:textId="7608DD98" w:rsidR="00281B4C" w:rsidRDefault="00281B4C" w:rsidP="0052499B">
      <w:pPr>
        <w:pStyle w:val="Overskrift2"/>
        <w:numPr>
          <w:ilvl w:val="1"/>
          <w:numId w:val="1"/>
        </w:numPr>
      </w:pPr>
      <w:bookmarkStart w:id="133" w:name="_Toc482711908"/>
      <w:bookmarkStart w:id="134" w:name="_Toc522086884"/>
      <w:r>
        <w:t>Skatteattest</w:t>
      </w:r>
      <w:bookmarkEnd w:id="133"/>
      <w:bookmarkEnd w:id="134"/>
    </w:p>
    <w:p w14:paraId="3DEC556B" w14:textId="22C465A0" w:rsidR="00337331" w:rsidRPr="00B71660" w:rsidRDefault="00D4090F" w:rsidP="00AF0F59">
      <w:pPr>
        <w:rPr>
          <w:rFonts w:ascii="Times New Roman" w:hAnsi="Times New Roman"/>
        </w:rPr>
      </w:pPr>
      <w:r w:rsidRPr="00D4090F">
        <w:rPr>
          <w:rFonts w:ascii="Times New Roman" w:hAnsi="Times New Roman" w:cs="Times New Roman"/>
        </w:rPr>
        <w:t xml:space="preserve">Oppdragsgiver vil kreve at valgte </w:t>
      </w:r>
      <w:r w:rsidR="00BA0B44">
        <w:rPr>
          <w:rFonts w:ascii="Times New Roman" w:hAnsi="Times New Roman" w:cs="Times New Roman"/>
        </w:rPr>
        <w:t>Leverandør</w:t>
      </w:r>
      <w:r w:rsidRPr="00D4090F">
        <w:rPr>
          <w:rFonts w:ascii="Times New Roman" w:hAnsi="Times New Roman" w:cs="Times New Roman"/>
        </w:rPr>
        <w:t xml:space="preserve"> leverer skatteattest for merverdiavgift og skatteattest for skatt, jf. FOA § 7-2. Dette gjelder bare for norske leverandører. Skatteattesten skal </w:t>
      </w:r>
      <w:r w:rsidR="00337331" w:rsidRPr="00D4090F">
        <w:rPr>
          <w:rFonts w:ascii="Times New Roman" w:hAnsi="Times New Roman"/>
        </w:rPr>
        <w:t xml:space="preserve">ikke </w:t>
      </w:r>
      <w:r w:rsidRPr="00D4090F">
        <w:rPr>
          <w:rFonts w:ascii="Times New Roman" w:hAnsi="Times New Roman" w:cs="Times New Roman"/>
        </w:rPr>
        <w:t>være</w:t>
      </w:r>
      <w:r w:rsidR="00337331" w:rsidRPr="00D4090F">
        <w:rPr>
          <w:rFonts w:ascii="Times New Roman" w:hAnsi="Times New Roman"/>
        </w:rPr>
        <w:t xml:space="preserve"> eldre enn 6 måneder regnet fra fristen for å levere </w:t>
      </w:r>
      <w:r w:rsidRPr="00D4090F">
        <w:rPr>
          <w:rFonts w:ascii="Times New Roman" w:hAnsi="Times New Roman" w:cs="Times New Roman"/>
        </w:rPr>
        <w:t xml:space="preserve">tilbud. </w:t>
      </w:r>
    </w:p>
    <w:p w14:paraId="6E1F89FC" w14:textId="167B6BDF" w:rsidR="00281B4C" w:rsidRDefault="00281B4C" w:rsidP="0052499B">
      <w:pPr>
        <w:pStyle w:val="Overskrift2"/>
        <w:numPr>
          <w:ilvl w:val="1"/>
          <w:numId w:val="1"/>
        </w:numPr>
      </w:pPr>
      <w:bookmarkStart w:id="135" w:name="_Toc482711909"/>
      <w:bookmarkStart w:id="136" w:name="_Toc522086885"/>
      <w:r>
        <w:lastRenderedPageBreak/>
        <w:t>Meddelelse</w:t>
      </w:r>
      <w:r w:rsidR="00337331">
        <w:t xml:space="preserve"> og karensperiode</w:t>
      </w:r>
      <w:bookmarkEnd w:id="135"/>
      <w:bookmarkEnd w:id="136"/>
    </w:p>
    <w:p w14:paraId="622EC446" w14:textId="3D5DCAB1" w:rsidR="00486D8A" w:rsidRPr="0033302E" w:rsidRDefault="00486D8A" w:rsidP="00486D8A">
      <w:pPr>
        <w:rPr>
          <w:rFonts w:ascii="Times New Roman" w:hAnsi="Times New Roman" w:cs="Times New Roman"/>
        </w:rPr>
      </w:pPr>
      <w:r>
        <w:rPr>
          <w:rFonts w:ascii="Times New Roman" w:hAnsi="Times New Roman" w:cs="Times New Roman"/>
        </w:rPr>
        <w:t>Oppdragsgiver</w:t>
      </w:r>
      <w:r w:rsidRPr="0033302E">
        <w:rPr>
          <w:rFonts w:ascii="Times New Roman" w:hAnsi="Times New Roman" w:cs="Times New Roman"/>
        </w:rPr>
        <w:t xml:space="preserve"> </w:t>
      </w:r>
      <w:r w:rsidR="00337331">
        <w:rPr>
          <w:rFonts w:ascii="Times New Roman" w:hAnsi="Times New Roman" w:cs="Times New Roman"/>
        </w:rPr>
        <w:t xml:space="preserve">vil </w:t>
      </w:r>
      <w:r w:rsidRPr="0033302E">
        <w:rPr>
          <w:rFonts w:ascii="Times New Roman" w:hAnsi="Times New Roman" w:cs="Times New Roman"/>
        </w:rPr>
        <w:t xml:space="preserve">informere alle </w:t>
      </w:r>
      <w:r w:rsidR="00BA0B44">
        <w:rPr>
          <w:rFonts w:ascii="Times New Roman" w:hAnsi="Times New Roman" w:cs="Times New Roman"/>
        </w:rPr>
        <w:t>Leverandør</w:t>
      </w:r>
      <w:r w:rsidRPr="0033302E">
        <w:rPr>
          <w:rFonts w:ascii="Times New Roman" w:hAnsi="Times New Roman" w:cs="Times New Roman"/>
        </w:rPr>
        <w:t xml:space="preserve">er skriftlig og samtidig om hvem </w:t>
      </w:r>
      <w:r>
        <w:rPr>
          <w:rFonts w:ascii="Times New Roman" w:hAnsi="Times New Roman" w:cs="Times New Roman"/>
        </w:rPr>
        <w:t>Oppdragsgiver</w:t>
      </w:r>
      <w:r w:rsidRPr="0033302E">
        <w:rPr>
          <w:rFonts w:ascii="Times New Roman" w:hAnsi="Times New Roman" w:cs="Times New Roman"/>
        </w:rPr>
        <w:t xml:space="preserve">en har til hensikt å tildele kontrakt til så snart valg av </w:t>
      </w:r>
      <w:r w:rsidR="00BA0B44">
        <w:rPr>
          <w:rFonts w:ascii="Times New Roman" w:hAnsi="Times New Roman" w:cs="Times New Roman"/>
        </w:rPr>
        <w:t>Leverandør</w:t>
      </w:r>
      <w:r w:rsidRPr="0033302E">
        <w:rPr>
          <w:rFonts w:ascii="Times New Roman" w:hAnsi="Times New Roman" w:cs="Times New Roman"/>
        </w:rPr>
        <w:t xml:space="preserve"> er gjort. </w:t>
      </w:r>
    </w:p>
    <w:p w14:paraId="372C95E9" w14:textId="77777777" w:rsidR="00486D8A" w:rsidRPr="0033302E" w:rsidRDefault="00486D8A" w:rsidP="00486D8A">
      <w:pPr>
        <w:rPr>
          <w:rFonts w:ascii="Times New Roman" w:hAnsi="Times New Roman" w:cs="Times New Roman"/>
        </w:rPr>
      </w:pPr>
      <w:r w:rsidRPr="0033302E">
        <w:rPr>
          <w:rFonts w:ascii="Times New Roman" w:hAnsi="Times New Roman" w:cs="Times New Roman"/>
        </w:rPr>
        <w:t>Meddelelsen vil inneholde en begrunnelse for valget og angi karensperioden fra tildelingen gjøres kjent til kontraktsignering er planlagt gjennomført (kontraktsinngåelsen).</w:t>
      </w:r>
    </w:p>
    <w:p w14:paraId="7A5A4C2B" w14:textId="72B378C4" w:rsidR="00281B4C" w:rsidRPr="000C5654" w:rsidRDefault="00486D8A" w:rsidP="00281B4C">
      <w:pPr>
        <w:rPr>
          <w:rFonts w:ascii="Times New Roman" w:hAnsi="Times New Roman" w:cs="Times New Roman"/>
        </w:rPr>
      </w:pPr>
      <w:r w:rsidRPr="0033302E">
        <w:rPr>
          <w:rFonts w:ascii="Times New Roman" w:hAnsi="Times New Roman" w:cs="Times New Roman"/>
        </w:rPr>
        <w:t xml:space="preserve">Dersom </w:t>
      </w:r>
      <w:r>
        <w:rPr>
          <w:rFonts w:ascii="Times New Roman" w:hAnsi="Times New Roman" w:cs="Times New Roman"/>
        </w:rPr>
        <w:t>Oppdragsgiver</w:t>
      </w:r>
      <w:r w:rsidRPr="0033302E">
        <w:rPr>
          <w:rFonts w:ascii="Times New Roman" w:hAnsi="Times New Roman" w:cs="Times New Roman"/>
        </w:rPr>
        <w:t xml:space="preserve"> finner at tildelingsbeslutningen ikke er i samsvar med kriteriene for valg av </w:t>
      </w:r>
      <w:r w:rsidR="00BA0B44">
        <w:rPr>
          <w:rFonts w:ascii="Times New Roman" w:hAnsi="Times New Roman" w:cs="Times New Roman"/>
        </w:rPr>
        <w:t>Leverandør</w:t>
      </w:r>
      <w:r w:rsidRPr="0033302E">
        <w:rPr>
          <w:rFonts w:ascii="Times New Roman" w:hAnsi="Times New Roman" w:cs="Times New Roman"/>
        </w:rPr>
        <w:t xml:space="preserve"> kan beslutningen annulleres frem til kontrakt er inngått.</w:t>
      </w:r>
    </w:p>
    <w:p w14:paraId="600C2F0A" w14:textId="77777777" w:rsidR="00281B4C" w:rsidRDefault="00281B4C" w:rsidP="0052499B">
      <w:pPr>
        <w:pStyle w:val="Overskrift2"/>
        <w:numPr>
          <w:ilvl w:val="1"/>
          <w:numId w:val="1"/>
        </w:numPr>
      </w:pPr>
      <w:bookmarkStart w:id="137" w:name="_Toc466548648"/>
      <w:bookmarkStart w:id="138" w:name="_Toc466919980"/>
      <w:bookmarkStart w:id="139" w:name="_Toc482711910"/>
      <w:bookmarkStart w:id="140" w:name="_Toc522086886"/>
      <w:r>
        <w:t>Avlysning av konkurransen</w:t>
      </w:r>
      <w:bookmarkEnd w:id="137"/>
      <w:bookmarkEnd w:id="138"/>
      <w:bookmarkEnd w:id="139"/>
      <w:bookmarkEnd w:id="140"/>
    </w:p>
    <w:p w14:paraId="4E758426" w14:textId="77777777" w:rsidR="00281B4C" w:rsidRPr="009113A2" w:rsidRDefault="00281B4C" w:rsidP="00281B4C">
      <w:pPr>
        <w:rPr>
          <w:rFonts w:ascii="Times New Roman" w:hAnsi="Times New Roman" w:cs="Times New Roman"/>
          <w:lang w:eastAsia="nb-NO"/>
        </w:rPr>
      </w:pPr>
      <w:r>
        <w:rPr>
          <w:rFonts w:ascii="Times New Roman" w:hAnsi="Times New Roman" w:cs="Times New Roman"/>
          <w:lang w:eastAsia="nb-NO"/>
        </w:rPr>
        <w:t>Oppdragsgiver</w:t>
      </w:r>
      <w:r w:rsidRPr="009113A2">
        <w:rPr>
          <w:rFonts w:ascii="Times New Roman" w:hAnsi="Times New Roman" w:cs="Times New Roman"/>
          <w:lang w:eastAsia="nb-NO"/>
        </w:rPr>
        <w:t xml:space="preserve"> forbeholder seg retten til å avlyse konkurransen dersom det foreligger saklig gru</w:t>
      </w:r>
      <w:r>
        <w:rPr>
          <w:rFonts w:ascii="Times New Roman" w:hAnsi="Times New Roman" w:cs="Times New Roman"/>
          <w:lang w:eastAsia="nb-NO"/>
        </w:rPr>
        <w:t>nn, jf. FOA § 25-4</w:t>
      </w:r>
    </w:p>
    <w:p w14:paraId="0EB3595F" w14:textId="77777777" w:rsidR="00486D8A" w:rsidRDefault="00486D8A" w:rsidP="0052499B">
      <w:pPr>
        <w:pStyle w:val="Overskrift2"/>
        <w:numPr>
          <w:ilvl w:val="1"/>
          <w:numId w:val="1"/>
        </w:numPr>
      </w:pPr>
      <w:bookmarkStart w:id="141" w:name="_Toc466548636"/>
      <w:bookmarkStart w:id="142" w:name="_Toc466919968"/>
      <w:bookmarkStart w:id="143" w:name="_Toc482711911"/>
      <w:bookmarkStart w:id="144" w:name="_Toc522086887"/>
      <w:r w:rsidRPr="00EB3B7D">
        <w:t>Returnering av tilbud</w:t>
      </w:r>
      <w:bookmarkEnd w:id="141"/>
      <w:bookmarkEnd w:id="142"/>
      <w:bookmarkEnd w:id="143"/>
      <w:bookmarkEnd w:id="144"/>
    </w:p>
    <w:p w14:paraId="2AA55B53" w14:textId="77777777" w:rsidR="00486D8A" w:rsidRDefault="00486D8A" w:rsidP="00486D8A">
      <w:pPr>
        <w:rPr>
          <w:rFonts w:ascii="Times New Roman" w:hAnsi="Times New Roman" w:cs="Times New Roman"/>
        </w:rPr>
      </w:pPr>
      <w:r>
        <w:rPr>
          <w:rFonts w:ascii="Times New Roman" w:hAnsi="Times New Roman" w:cs="Times New Roman"/>
        </w:rPr>
        <w:t>Oppdragsgiver</w:t>
      </w:r>
      <w:r w:rsidRPr="00FE5394">
        <w:rPr>
          <w:rFonts w:ascii="Times New Roman" w:hAnsi="Times New Roman" w:cs="Times New Roman"/>
        </w:rPr>
        <w:t xml:space="preserve">en vil ikke returnere </w:t>
      </w:r>
      <w:r>
        <w:rPr>
          <w:rFonts w:ascii="Times New Roman" w:hAnsi="Times New Roman" w:cs="Times New Roman"/>
        </w:rPr>
        <w:t>Leverandør</w:t>
      </w:r>
      <w:r w:rsidRPr="00FE5394">
        <w:rPr>
          <w:rFonts w:ascii="Times New Roman" w:hAnsi="Times New Roman" w:cs="Times New Roman"/>
        </w:rPr>
        <w:t xml:space="preserve">ens tilbud. </w:t>
      </w:r>
    </w:p>
    <w:bookmarkEnd w:id="74"/>
    <w:bookmarkEnd w:id="75"/>
    <w:bookmarkEnd w:id="72"/>
    <w:p w14:paraId="633F01FA" w14:textId="41C48DAA" w:rsidR="001C379E" w:rsidRPr="001C379E" w:rsidRDefault="001C379E" w:rsidP="001C379E">
      <w:pPr>
        <w:pStyle w:val="NormalWeb"/>
        <w:spacing w:before="0" w:after="0"/>
        <w:rPr>
          <w:rFonts w:ascii="Times New Roman" w:hAnsi="Times New Roman" w:cs="Times New Roman"/>
          <w:sz w:val="22"/>
        </w:rPr>
      </w:pPr>
    </w:p>
    <w:sectPr w:rsidR="001C379E" w:rsidRPr="001C379E">
      <w:headerReference w:type="default" r:id="rId14"/>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E9A473" w15:done="0"/>
  <w15:commentEx w15:paraId="12567B50" w15:done="0"/>
  <w15:commentEx w15:paraId="3787E66B" w15:done="0"/>
  <w15:commentEx w15:paraId="53F15CC8" w15:done="0"/>
  <w15:commentEx w15:paraId="391B6AAF" w15:done="0"/>
  <w15:commentEx w15:paraId="36A06DAE" w15:done="0"/>
  <w15:commentEx w15:paraId="289D0C3B" w15:done="0"/>
  <w15:commentEx w15:paraId="4AB2D158" w15:done="0"/>
  <w15:commentEx w15:paraId="0ECB989C" w15:done="0"/>
  <w15:commentEx w15:paraId="61EC0209" w15:done="0"/>
  <w15:commentEx w15:paraId="6483F1C8" w15:done="0"/>
  <w15:commentEx w15:paraId="69D0A4E1" w15:done="0"/>
  <w15:commentEx w15:paraId="045242F4" w15:done="0"/>
  <w15:commentEx w15:paraId="62DF3DBD" w15:done="0"/>
  <w15:commentEx w15:paraId="29507738" w15:done="0"/>
  <w15:commentEx w15:paraId="3E0CCFDE" w15:done="0"/>
  <w15:commentEx w15:paraId="4E045B8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58B29F" w14:textId="77777777" w:rsidR="005B5066" w:rsidRDefault="005B5066" w:rsidP="00967EF4">
      <w:pPr>
        <w:spacing w:after="0" w:line="240" w:lineRule="auto"/>
      </w:pPr>
      <w:r>
        <w:separator/>
      </w:r>
    </w:p>
  </w:endnote>
  <w:endnote w:type="continuationSeparator" w:id="0">
    <w:p w14:paraId="493A9DB3" w14:textId="77777777" w:rsidR="005B5066" w:rsidRDefault="005B5066" w:rsidP="00967EF4">
      <w:pPr>
        <w:spacing w:after="0" w:line="240" w:lineRule="auto"/>
      </w:pPr>
      <w:r>
        <w:continuationSeparator/>
      </w:r>
    </w:p>
  </w:endnote>
  <w:endnote w:type="continuationNotice" w:id="1">
    <w:p w14:paraId="43F6D85B" w14:textId="77777777" w:rsidR="005B5066" w:rsidRDefault="005B50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F9B343" w14:textId="77777777" w:rsidR="005B5066" w:rsidRDefault="005B5066" w:rsidP="00967EF4">
      <w:pPr>
        <w:spacing w:after="0" w:line="240" w:lineRule="auto"/>
      </w:pPr>
      <w:r>
        <w:separator/>
      </w:r>
    </w:p>
  </w:footnote>
  <w:footnote w:type="continuationSeparator" w:id="0">
    <w:p w14:paraId="329F3ED3" w14:textId="77777777" w:rsidR="005B5066" w:rsidRDefault="005B5066" w:rsidP="00967EF4">
      <w:pPr>
        <w:spacing w:after="0" w:line="240" w:lineRule="auto"/>
      </w:pPr>
      <w:r>
        <w:continuationSeparator/>
      </w:r>
    </w:p>
  </w:footnote>
  <w:footnote w:type="continuationNotice" w:id="1">
    <w:p w14:paraId="24EDC492" w14:textId="77777777" w:rsidR="005B5066" w:rsidRDefault="005B506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4F9590" w14:textId="0D525F40" w:rsidR="005B5066" w:rsidRDefault="005B5066">
    <w:pPr>
      <w:pStyle w:val="Topptekst"/>
    </w:pPr>
  </w:p>
  <w:p w14:paraId="1CA155C1" w14:textId="79BBDE58" w:rsidR="005B5066" w:rsidRDefault="005B5066" w:rsidP="00731B2C">
    <w:pPr>
      <w:pStyle w:val="Topptekst"/>
      <w:pBdr>
        <w:bottom w:val="single" w:sz="6" w:space="1" w:color="auto"/>
      </w:pBdr>
      <w:tabs>
        <w:tab w:val="right" w:pos="9639"/>
      </w:tabs>
      <w:rPr>
        <w:rFonts w:ascii="Times New Roman" w:hAnsi="Times New Roman" w:cs="Times New Roman"/>
      </w:rPr>
    </w:pPr>
    <w:proofErr w:type="gramStart"/>
    <w:r w:rsidRPr="004D2119">
      <w:rPr>
        <w:rFonts w:ascii="Times New Roman" w:hAnsi="Times New Roman" w:cs="Times New Roman"/>
      </w:rPr>
      <w:t xml:space="preserve">KONKURRANSEGRUNNLAG </w:t>
    </w:r>
    <w:r>
      <w:rPr>
        <w:rFonts w:ascii="Times New Roman" w:hAnsi="Times New Roman" w:cs="Times New Roman"/>
      </w:rPr>
      <w:t xml:space="preserve"> 2018029117</w:t>
    </w:r>
    <w:proofErr w:type="gramEnd"/>
  </w:p>
  <w:p w14:paraId="74639D82" w14:textId="77777777" w:rsidR="005B5066" w:rsidRPr="00686E98" w:rsidRDefault="005B5066" w:rsidP="00731B2C">
    <w:pPr>
      <w:pStyle w:val="Topptekst"/>
      <w:pBdr>
        <w:bottom w:val="single" w:sz="6" w:space="1" w:color="auto"/>
      </w:pBdr>
      <w:tabs>
        <w:tab w:val="right" w:pos="9639"/>
      </w:tabs>
      <w:rPr>
        <w:rFonts w:ascii="Times New Roman" w:hAnsi="Times New Roman" w:cs="Times New Roman"/>
      </w:rPr>
    </w:pPr>
    <w:r>
      <w:rPr>
        <w:rFonts w:ascii="Times New Roman" w:hAnsi="Times New Roman" w:cs="Times New Roman"/>
      </w:rPr>
      <w:t xml:space="preserve">DEL 1 REGLER FOR ANSKAFFELSEN </w:t>
    </w:r>
    <w:r w:rsidRPr="004D2119">
      <w:rPr>
        <w:rFonts w:ascii="Times New Roman" w:hAnsi="Times New Roman" w:cs="Times New Roman"/>
        <w:b/>
      </w:rPr>
      <w:tab/>
    </w:r>
    <w:r w:rsidRPr="00686E98">
      <w:rPr>
        <w:rFonts w:ascii="Times New Roman" w:hAnsi="Times New Roman" w:cs="Times New Roman"/>
        <w:b/>
      </w:rPr>
      <w:tab/>
      <w:t xml:space="preserve">Side </w:t>
    </w:r>
    <w:r w:rsidRPr="00686E98">
      <w:rPr>
        <w:rStyle w:val="Sidetall"/>
        <w:rFonts w:ascii="Times New Roman" w:hAnsi="Times New Roman" w:cs="Times New Roman"/>
        <w:b/>
      </w:rPr>
      <w:fldChar w:fldCharType="begin"/>
    </w:r>
    <w:r w:rsidRPr="00686E98">
      <w:rPr>
        <w:rStyle w:val="Sidetall"/>
        <w:rFonts w:ascii="Times New Roman" w:hAnsi="Times New Roman" w:cs="Times New Roman"/>
        <w:b/>
      </w:rPr>
      <w:instrText xml:space="preserve"> PAGE </w:instrText>
    </w:r>
    <w:r w:rsidRPr="00686E98">
      <w:rPr>
        <w:rStyle w:val="Sidetall"/>
        <w:rFonts w:ascii="Times New Roman" w:hAnsi="Times New Roman" w:cs="Times New Roman"/>
        <w:b/>
      </w:rPr>
      <w:fldChar w:fldCharType="separate"/>
    </w:r>
    <w:r w:rsidR="003C3370">
      <w:rPr>
        <w:rStyle w:val="Sidetall"/>
        <w:rFonts w:ascii="Times New Roman" w:hAnsi="Times New Roman" w:cs="Times New Roman"/>
        <w:b/>
        <w:noProof/>
      </w:rPr>
      <w:t>6</w:t>
    </w:r>
    <w:r w:rsidRPr="00686E98">
      <w:rPr>
        <w:rStyle w:val="Sidetall"/>
        <w:rFonts w:ascii="Times New Roman" w:hAnsi="Times New Roman" w:cs="Times New Roman"/>
        <w:b/>
      </w:rPr>
      <w:fldChar w:fldCharType="end"/>
    </w:r>
    <w:r w:rsidRPr="00686E98">
      <w:rPr>
        <w:rStyle w:val="Sidetall"/>
        <w:rFonts w:ascii="Times New Roman" w:hAnsi="Times New Roman" w:cs="Times New Roman"/>
        <w:b/>
      </w:rPr>
      <w:t xml:space="preserve"> av </w:t>
    </w:r>
    <w:r w:rsidRPr="00686E98">
      <w:rPr>
        <w:rStyle w:val="Sidetall"/>
        <w:rFonts w:ascii="Times New Roman" w:hAnsi="Times New Roman" w:cs="Times New Roman"/>
        <w:b/>
      </w:rPr>
      <w:fldChar w:fldCharType="begin"/>
    </w:r>
    <w:r w:rsidRPr="00686E98">
      <w:rPr>
        <w:rStyle w:val="Sidetall"/>
        <w:rFonts w:ascii="Times New Roman" w:hAnsi="Times New Roman" w:cs="Times New Roman"/>
        <w:b/>
      </w:rPr>
      <w:instrText xml:space="preserve"> numpages </w:instrText>
    </w:r>
    <w:r w:rsidRPr="00686E98">
      <w:rPr>
        <w:rStyle w:val="Sidetall"/>
        <w:rFonts w:ascii="Times New Roman" w:hAnsi="Times New Roman" w:cs="Times New Roman"/>
        <w:b/>
      </w:rPr>
      <w:fldChar w:fldCharType="separate"/>
    </w:r>
    <w:r w:rsidR="003C3370">
      <w:rPr>
        <w:rStyle w:val="Sidetall"/>
        <w:rFonts w:ascii="Times New Roman" w:hAnsi="Times New Roman" w:cs="Times New Roman"/>
        <w:b/>
        <w:noProof/>
      </w:rPr>
      <w:t>12</w:t>
    </w:r>
    <w:r w:rsidRPr="00686E98">
      <w:rPr>
        <w:rStyle w:val="Sidetall"/>
        <w:rFonts w:ascii="Times New Roman" w:hAnsi="Times New Roman" w:cs="Times New Roman"/>
        <w:b/>
      </w:rPr>
      <w:fldChar w:fldCharType="end"/>
    </w:r>
  </w:p>
  <w:p w14:paraId="4160F336" w14:textId="77777777" w:rsidR="005B5066" w:rsidRDefault="005B5066">
    <w:pPr>
      <w:pStyle w:val="Top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3">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nsid w:val="191024FF"/>
    <w:multiLevelType w:val="hybridMultilevel"/>
    <w:tmpl w:val="FFA8755A"/>
    <w:lvl w:ilvl="0" w:tplc="2E2CC7DC">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nsid w:val="1F9F567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nsid w:val="2F0C25C6"/>
    <w:multiLevelType w:val="hybridMultilevel"/>
    <w:tmpl w:val="8892CE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30C111B"/>
    <w:multiLevelType w:val="hybridMultilevel"/>
    <w:tmpl w:val="B474612C"/>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nsid w:val="4DAE5BFF"/>
    <w:multiLevelType w:val="hybridMultilevel"/>
    <w:tmpl w:val="8B8CF94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nsid w:val="6BCD6805"/>
    <w:multiLevelType w:val="hybridMultilevel"/>
    <w:tmpl w:val="D264C78E"/>
    <w:lvl w:ilvl="0" w:tplc="04140001">
      <w:start w:val="1"/>
      <w:numFmt w:val="bullet"/>
      <w:lvlText w:val=""/>
      <w:lvlJc w:val="left"/>
      <w:pPr>
        <w:ind w:left="720" w:hanging="360"/>
      </w:pPr>
      <w:rPr>
        <w:rFonts w:ascii="Symbol" w:hAnsi="Symbol" w:hint="default"/>
      </w:rPr>
    </w:lvl>
    <w:lvl w:ilvl="1" w:tplc="F1725BB6">
      <w:numFmt w:val="bullet"/>
      <w:lvlText w:val="-"/>
      <w:lvlJc w:val="left"/>
      <w:pPr>
        <w:ind w:left="1440" w:hanging="360"/>
      </w:pPr>
      <w:rPr>
        <w:rFonts w:ascii="Verdana" w:eastAsia="Times New Roman" w:hAnsi="Verdana"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1"/>
  </w:num>
  <w:num w:numId="2">
    <w:abstractNumId w:val="14"/>
  </w:num>
  <w:num w:numId="3">
    <w:abstractNumId w:val="9"/>
  </w:num>
  <w:num w:numId="4">
    <w:abstractNumId w:val="17"/>
  </w:num>
  <w:num w:numId="5">
    <w:abstractNumId w:val="1"/>
  </w:num>
  <w:num w:numId="6">
    <w:abstractNumId w:val="27"/>
  </w:num>
  <w:num w:numId="7">
    <w:abstractNumId w:val="7"/>
  </w:num>
  <w:num w:numId="8">
    <w:abstractNumId w:val="28"/>
  </w:num>
  <w:num w:numId="9">
    <w:abstractNumId w:val="5"/>
  </w:num>
  <w:num w:numId="10">
    <w:abstractNumId w:val="29"/>
  </w:num>
  <w:num w:numId="11">
    <w:abstractNumId w:val="24"/>
  </w:num>
  <w:num w:numId="12">
    <w:abstractNumId w:val="12"/>
  </w:num>
  <w:num w:numId="13">
    <w:abstractNumId w:val="26"/>
  </w:num>
  <w:num w:numId="14">
    <w:abstractNumId w:val="20"/>
  </w:num>
  <w:num w:numId="15">
    <w:abstractNumId w:val="25"/>
  </w:num>
  <w:num w:numId="16">
    <w:abstractNumId w:val="21"/>
  </w:num>
  <w:num w:numId="17">
    <w:abstractNumId w:val="16"/>
  </w:num>
  <w:num w:numId="18">
    <w:abstractNumId w:val="13"/>
  </w:num>
  <w:num w:numId="19">
    <w:abstractNumId w:val="19"/>
  </w:num>
  <w:num w:numId="20">
    <w:abstractNumId w:val="23"/>
  </w:num>
  <w:num w:numId="21">
    <w:abstractNumId w:val="4"/>
  </w:num>
  <w:num w:numId="22">
    <w:abstractNumId w:val="22"/>
  </w:num>
  <w:num w:numId="23">
    <w:abstractNumId w:val="2"/>
  </w:num>
  <w:num w:numId="24">
    <w:abstractNumId w:val="0"/>
  </w:num>
  <w:num w:numId="25">
    <w:abstractNumId w:val="30"/>
  </w:num>
  <w:num w:numId="26">
    <w:abstractNumId w:val="3"/>
  </w:num>
  <w:num w:numId="27">
    <w:abstractNumId w:val="6"/>
  </w:num>
  <w:num w:numId="28">
    <w:abstractNumId w:val="10"/>
  </w:num>
  <w:num w:numId="29">
    <w:abstractNumId w:val="15"/>
  </w:num>
  <w:num w:numId="30">
    <w:abstractNumId w:val="8"/>
  </w:num>
  <w:num w:numId="31">
    <w:abstractNumId w:val="1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ventura">
    <w15:presenceInfo w15:providerId="None" w15:userId="Inventura"/>
  </w15:person>
  <w15:person w15:author="Inventura [2]">
    <w15:presenceInfo w15:providerId="None" w15:userId="Inventur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3A9"/>
    <w:rsid w:val="00000DAD"/>
    <w:rsid w:val="00007F2A"/>
    <w:rsid w:val="00011EA7"/>
    <w:rsid w:val="000145E4"/>
    <w:rsid w:val="000173EF"/>
    <w:rsid w:val="00020BF2"/>
    <w:rsid w:val="0002332D"/>
    <w:rsid w:val="0002411F"/>
    <w:rsid w:val="00031059"/>
    <w:rsid w:val="00033931"/>
    <w:rsid w:val="00034AEA"/>
    <w:rsid w:val="000410E2"/>
    <w:rsid w:val="00041C7C"/>
    <w:rsid w:val="000566DA"/>
    <w:rsid w:val="000629D0"/>
    <w:rsid w:val="000632B1"/>
    <w:rsid w:val="000649E8"/>
    <w:rsid w:val="00065CD7"/>
    <w:rsid w:val="00074434"/>
    <w:rsid w:val="00095DFB"/>
    <w:rsid w:val="00097696"/>
    <w:rsid w:val="000A7228"/>
    <w:rsid w:val="000B1D55"/>
    <w:rsid w:val="000B6BFD"/>
    <w:rsid w:val="000C5654"/>
    <w:rsid w:val="000C63FD"/>
    <w:rsid w:val="000D13E9"/>
    <w:rsid w:val="000E30E1"/>
    <w:rsid w:val="000E337E"/>
    <w:rsid w:val="000E4910"/>
    <w:rsid w:val="000E4D7C"/>
    <w:rsid w:val="000E6508"/>
    <w:rsid w:val="000F2D94"/>
    <w:rsid w:val="000F47B7"/>
    <w:rsid w:val="001010D5"/>
    <w:rsid w:val="00102164"/>
    <w:rsid w:val="001108FD"/>
    <w:rsid w:val="0011127E"/>
    <w:rsid w:val="00114F50"/>
    <w:rsid w:val="0011791B"/>
    <w:rsid w:val="00117AFE"/>
    <w:rsid w:val="00121605"/>
    <w:rsid w:val="00126280"/>
    <w:rsid w:val="00126E1F"/>
    <w:rsid w:val="0013345D"/>
    <w:rsid w:val="0013432D"/>
    <w:rsid w:val="00143B70"/>
    <w:rsid w:val="001463D3"/>
    <w:rsid w:val="0014655F"/>
    <w:rsid w:val="001518EA"/>
    <w:rsid w:val="001576A9"/>
    <w:rsid w:val="001635A9"/>
    <w:rsid w:val="0017129C"/>
    <w:rsid w:val="00173572"/>
    <w:rsid w:val="0017581E"/>
    <w:rsid w:val="0018476E"/>
    <w:rsid w:val="001907C0"/>
    <w:rsid w:val="001907C2"/>
    <w:rsid w:val="001B44BD"/>
    <w:rsid w:val="001B6676"/>
    <w:rsid w:val="001B7A95"/>
    <w:rsid w:val="001C379E"/>
    <w:rsid w:val="001C695E"/>
    <w:rsid w:val="001E23AD"/>
    <w:rsid w:val="001E53E2"/>
    <w:rsid w:val="001F7B10"/>
    <w:rsid w:val="0020333A"/>
    <w:rsid w:val="00230223"/>
    <w:rsid w:val="002420A7"/>
    <w:rsid w:val="00252A16"/>
    <w:rsid w:val="00255596"/>
    <w:rsid w:val="00263E4C"/>
    <w:rsid w:val="002648DB"/>
    <w:rsid w:val="002708F4"/>
    <w:rsid w:val="00277903"/>
    <w:rsid w:val="00281B4C"/>
    <w:rsid w:val="00286DD9"/>
    <w:rsid w:val="002941B2"/>
    <w:rsid w:val="00295A71"/>
    <w:rsid w:val="002A32A1"/>
    <w:rsid w:val="002A4583"/>
    <w:rsid w:val="002A5CF4"/>
    <w:rsid w:val="002B07AA"/>
    <w:rsid w:val="002B07E1"/>
    <w:rsid w:val="002B274B"/>
    <w:rsid w:val="002B6836"/>
    <w:rsid w:val="002D179E"/>
    <w:rsid w:val="002D4E4C"/>
    <w:rsid w:val="002D58FF"/>
    <w:rsid w:val="002E3100"/>
    <w:rsid w:val="002E714C"/>
    <w:rsid w:val="002E734A"/>
    <w:rsid w:val="002F08F1"/>
    <w:rsid w:val="002F4E55"/>
    <w:rsid w:val="00300D14"/>
    <w:rsid w:val="003047F1"/>
    <w:rsid w:val="00307B44"/>
    <w:rsid w:val="00311FB4"/>
    <w:rsid w:val="00320930"/>
    <w:rsid w:val="00330465"/>
    <w:rsid w:val="00330988"/>
    <w:rsid w:val="00330ACC"/>
    <w:rsid w:val="00332040"/>
    <w:rsid w:val="0033302E"/>
    <w:rsid w:val="00333A3E"/>
    <w:rsid w:val="00337331"/>
    <w:rsid w:val="003424F1"/>
    <w:rsid w:val="00343E0C"/>
    <w:rsid w:val="00344530"/>
    <w:rsid w:val="00352746"/>
    <w:rsid w:val="00362D23"/>
    <w:rsid w:val="00367FDA"/>
    <w:rsid w:val="00374E9C"/>
    <w:rsid w:val="00381D5A"/>
    <w:rsid w:val="00381DD7"/>
    <w:rsid w:val="00387C88"/>
    <w:rsid w:val="00394391"/>
    <w:rsid w:val="00394AC9"/>
    <w:rsid w:val="003968D7"/>
    <w:rsid w:val="003A38D3"/>
    <w:rsid w:val="003A6B09"/>
    <w:rsid w:val="003B1992"/>
    <w:rsid w:val="003C0097"/>
    <w:rsid w:val="003C3370"/>
    <w:rsid w:val="003C7AD1"/>
    <w:rsid w:val="003D43D6"/>
    <w:rsid w:val="003E08A5"/>
    <w:rsid w:val="003E69F4"/>
    <w:rsid w:val="003F5C7D"/>
    <w:rsid w:val="00403537"/>
    <w:rsid w:val="00404CE5"/>
    <w:rsid w:val="0041374E"/>
    <w:rsid w:val="004244BA"/>
    <w:rsid w:val="0042667E"/>
    <w:rsid w:val="004274FD"/>
    <w:rsid w:val="00431613"/>
    <w:rsid w:val="00432AAA"/>
    <w:rsid w:val="004416E7"/>
    <w:rsid w:val="00444767"/>
    <w:rsid w:val="004509AC"/>
    <w:rsid w:val="00467998"/>
    <w:rsid w:val="004720A3"/>
    <w:rsid w:val="00473EB2"/>
    <w:rsid w:val="00474D7E"/>
    <w:rsid w:val="00481575"/>
    <w:rsid w:val="004822B0"/>
    <w:rsid w:val="0048452E"/>
    <w:rsid w:val="00486D8A"/>
    <w:rsid w:val="004871F8"/>
    <w:rsid w:val="004902F6"/>
    <w:rsid w:val="00490EB1"/>
    <w:rsid w:val="004A0576"/>
    <w:rsid w:val="004A4C02"/>
    <w:rsid w:val="004A6294"/>
    <w:rsid w:val="004A6D98"/>
    <w:rsid w:val="004B46AE"/>
    <w:rsid w:val="004C5D84"/>
    <w:rsid w:val="004D08B4"/>
    <w:rsid w:val="004D2119"/>
    <w:rsid w:val="004D29AD"/>
    <w:rsid w:val="004D3E9E"/>
    <w:rsid w:val="004D6E75"/>
    <w:rsid w:val="004E2675"/>
    <w:rsid w:val="004E661D"/>
    <w:rsid w:val="004F1558"/>
    <w:rsid w:val="004F27E5"/>
    <w:rsid w:val="004F2FD2"/>
    <w:rsid w:val="0050111C"/>
    <w:rsid w:val="00501232"/>
    <w:rsid w:val="00506AD4"/>
    <w:rsid w:val="005106C9"/>
    <w:rsid w:val="00514BC3"/>
    <w:rsid w:val="0052294E"/>
    <w:rsid w:val="0052377E"/>
    <w:rsid w:val="0052499B"/>
    <w:rsid w:val="0052688C"/>
    <w:rsid w:val="00527B4C"/>
    <w:rsid w:val="00534F16"/>
    <w:rsid w:val="005464A9"/>
    <w:rsid w:val="005571BE"/>
    <w:rsid w:val="00561FA9"/>
    <w:rsid w:val="005621EB"/>
    <w:rsid w:val="00563F91"/>
    <w:rsid w:val="005709AA"/>
    <w:rsid w:val="00572FDE"/>
    <w:rsid w:val="005860B7"/>
    <w:rsid w:val="00586CC6"/>
    <w:rsid w:val="00596CA3"/>
    <w:rsid w:val="005A2CEF"/>
    <w:rsid w:val="005A4BCE"/>
    <w:rsid w:val="005B2C8E"/>
    <w:rsid w:val="005B3832"/>
    <w:rsid w:val="005B46A1"/>
    <w:rsid w:val="005B4993"/>
    <w:rsid w:val="005B5066"/>
    <w:rsid w:val="005C2199"/>
    <w:rsid w:val="005C3421"/>
    <w:rsid w:val="005C6574"/>
    <w:rsid w:val="005D3396"/>
    <w:rsid w:val="005D7FA2"/>
    <w:rsid w:val="005E1210"/>
    <w:rsid w:val="005E30EB"/>
    <w:rsid w:val="005E7914"/>
    <w:rsid w:val="005F2492"/>
    <w:rsid w:val="00610F69"/>
    <w:rsid w:val="00611208"/>
    <w:rsid w:val="00611440"/>
    <w:rsid w:val="00615280"/>
    <w:rsid w:val="00622AC1"/>
    <w:rsid w:val="0062570D"/>
    <w:rsid w:val="00633A4C"/>
    <w:rsid w:val="00666F98"/>
    <w:rsid w:val="0067105F"/>
    <w:rsid w:val="00671346"/>
    <w:rsid w:val="00673343"/>
    <w:rsid w:val="006777A4"/>
    <w:rsid w:val="006830CF"/>
    <w:rsid w:val="0068365D"/>
    <w:rsid w:val="00685773"/>
    <w:rsid w:val="00686E98"/>
    <w:rsid w:val="006A75F3"/>
    <w:rsid w:val="006B1EB2"/>
    <w:rsid w:val="006B7772"/>
    <w:rsid w:val="006B78FE"/>
    <w:rsid w:val="006B7C8B"/>
    <w:rsid w:val="006D5C80"/>
    <w:rsid w:val="006D7034"/>
    <w:rsid w:val="006D7D12"/>
    <w:rsid w:val="006F0C55"/>
    <w:rsid w:val="006F696F"/>
    <w:rsid w:val="0070520F"/>
    <w:rsid w:val="00710B4D"/>
    <w:rsid w:val="007137D4"/>
    <w:rsid w:val="0071540B"/>
    <w:rsid w:val="00717E51"/>
    <w:rsid w:val="007215E6"/>
    <w:rsid w:val="007235A0"/>
    <w:rsid w:val="00731B2C"/>
    <w:rsid w:val="00733873"/>
    <w:rsid w:val="007413DB"/>
    <w:rsid w:val="00745459"/>
    <w:rsid w:val="00747F88"/>
    <w:rsid w:val="00752350"/>
    <w:rsid w:val="00764CA4"/>
    <w:rsid w:val="007716C5"/>
    <w:rsid w:val="00777202"/>
    <w:rsid w:val="007800EC"/>
    <w:rsid w:val="00785131"/>
    <w:rsid w:val="0078585C"/>
    <w:rsid w:val="0078633F"/>
    <w:rsid w:val="0079609D"/>
    <w:rsid w:val="007A7B60"/>
    <w:rsid w:val="007B3E2D"/>
    <w:rsid w:val="007B73DF"/>
    <w:rsid w:val="007C155E"/>
    <w:rsid w:val="007C3334"/>
    <w:rsid w:val="007C519A"/>
    <w:rsid w:val="007C76C4"/>
    <w:rsid w:val="007D7517"/>
    <w:rsid w:val="007E0AEE"/>
    <w:rsid w:val="007E3F31"/>
    <w:rsid w:val="007E54A9"/>
    <w:rsid w:val="007F3943"/>
    <w:rsid w:val="00801174"/>
    <w:rsid w:val="00804F79"/>
    <w:rsid w:val="008061EE"/>
    <w:rsid w:val="008119BB"/>
    <w:rsid w:val="00813248"/>
    <w:rsid w:val="00815B38"/>
    <w:rsid w:val="0081626B"/>
    <w:rsid w:val="008204E2"/>
    <w:rsid w:val="00827701"/>
    <w:rsid w:val="00841D6B"/>
    <w:rsid w:val="00842C00"/>
    <w:rsid w:val="00844D83"/>
    <w:rsid w:val="00855F45"/>
    <w:rsid w:val="008738E2"/>
    <w:rsid w:val="008752B0"/>
    <w:rsid w:val="008753FA"/>
    <w:rsid w:val="008774E1"/>
    <w:rsid w:val="00882C07"/>
    <w:rsid w:val="00890F11"/>
    <w:rsid w:val="0089686A"/>
    <w:rsid w:val="008A1481"/>
    <w:rsid w:val="008B1B9C"/>
    <w:rsid w:val="008B25D8"/>
    <w:rsid w:val="008B3A48"/>
    <w:rsid w:val="008C110D"/>
    <w:rsid w:val="008C46CF"/>
    <w:rsid w:val="008C7EB7"/>
    <w:rsid w:val="008D1335"/>
    <w:rsid w:val="008D225C"/>
    <w:rsid w:val="008E2A3D"/>
    <w:rsid w:val="008E53D9"/>
    <w:rsid w:val="008E5615"/>
    <w:rsid w:val="00904F44"/>
    <w:rsid w:val="009113A2"/>
    <w:rsid w:val="00916F3C"/>
    <w:rsid w:val="00936846"/>
    <w:rsid w:val="00944DCF"/>
    <w:rsid w:val="00945067"/>
    <w:rsid w:val="00946BC4"/>
    <w:rsid w:val="0095499E"/>
    <w:rsid w:val="00960DE5"/>
    <w:rsid w:val="00961EAB"/>
    <w:rsid w:val="00963A95"/>
    <w:rsid w:val="009678F7"/>
    <w:rsid w:val="00967ADE"/>
    <w:rsid w:val="00967EF4"/>
    <w:rsid w:val="00973EEF"/>
    <w:rsid w:val="00975861"/>
    <w:rsid w:val="00975E52"/>
    <w:rsid w:val="00981FB9"/>
    <w:rsid w:val="00994B33"/>
    <w:rsid w:val="00997786"/>
    <w:rsid w:val="009A1EEE"/>
    <w:rsid w:val="009A63A9"/>
    <w:rsid w:val="009A6B61"/>
    <w:rsid w:val="009A77BF"/>
    <w:rsid w:val="009B0254"/>
    <w:rsid w:val="009B0723"/>
    <w:rsid w:val="009B1B87"/>
    <w:rsid w:val="009B44BE"/>
    <w:rsid w:val="009B5281"/>
    <w:rsid w:val="009C30B8"/>
    <w:rsid w:val="009C6A4A"/>
    <w:rsid w:val="009D7345"/>
    <w:rsid w:val="009F1AF7"/>
    <w:rsid w:val="009F6BEB"/>
    <w:rsid w:val="009F7020"/>
    <w:rsid w:val="00A03C0B"/>
    <w:rsid w:val="00A06FFD"/>
    <w:rsid w:val="00A11B15"/>
    <w:rsid w:val="00A1425A"/>
    <w:rsid w:val="00A16F4D"/>
    <w:rsid w:val="00A3179A"/>
    <w:rsid w:val="00A3740D"/>
    <w:rsid w:val="00A37CAC"/>
    <w:rsid w:val="00A4207C"/>
    <w:rsid w:val="00A44F5E"/>
    <w:rsid w:val="00A458F4"/>
    <w:rsid w:val="00A45A4D"/>
    <w:rsid w:val="00A47BA2"/>
    <w:rsid w:val="00A50F94"/>
    <w:rsid w:val="00A536A2"/>
    <w:rsid w:val="00A56A8E"/>
    <w:rsid w:val="00A63BD6"/>
    <w:rsid w:val="00A716BF"/>
    <w:rsid w:val="00A71BCB"/>
    <w:rsid w:val="00A876D6"/>
    <w:rsid w:val="00A877E9"/>
    <w:rsid w:val="00A91A35"/>
    <w:rsid w:val="00A92196"/>
    <w:rsid w:val="00A977F5"/>
    <w:rsid w:val="00AA30CD"/>
    <w:rsid w:val="00AA4EF0"/>
    <w:rsid w:val="00AA5369"/>
    <w:rsid w:val="00AB10D3"/>
    <w:rsid w:val="00AB30AA"/>
    <w:rsid w:val="00AB3C85"/>
    <w:rsid w:val="00AB43A5"/>
    <w:rsid w:val="00AD3085"/>
    <w:rsid w:val="00AD3852"/>
    <w:rsid w:val="00AD6F53"/>
    <w:rsid w:val="00AD73F5"/>
    <w:rsid w:val="00AE7C9D"/>
    <w:rsid w:val="00AF03F1"/>
    <w:rsid w:val="00AF0F59"/>
    <w:rsid w:val="00AF3DD4"/>
    <w:rsid w:val="00AF5693"/>
    <w:rsid w:val="00B006B7"/>
    <w:rsid w:val="00B03786"/>
    <w:rsid w:val="00B160CA"/>
    <w:rsid w:val="00B169BA"/>
    <w:rsid w:val="00B16F8D"/>
    <w:rsid w:val="00B2044B"/>
    <w:rsid w:val="00B211DC"/>
    <w:rsid w:val="00B2286A"/>
    <w:rsid w:val="00B26771"/>
    <w:rsid w:val="00B33085"/>
    <w:rsid w:val="00B3614D"/>
    <w:rsid w:val="00B5666E"/>
    <w:rsid w:val="00B57190"/>
    <w:rsid w:val="00B607E3"/>
    <w:rsid w:val="00B6442D"/>
    <w:rsid w:val="00B64E60"/>
    <w:rsid w:val="00B64EE5"/>
    <w:rsid w:val="00B71660"/>
    <w:rsid w:val="00B72A04"/>
    <w:rsid w:val="00B80691"/>
    <w:rsid w:val="00B8202C"/>
    <w:rsid w:val="00B863EF"/>
    <w:rsid w:val="00B93C15"/>
    <w:rsid w:val="00B94EDC"/>
    <w:rsid w:val="00B97726"/>
    <w:rsid w:val="00BA0B44"/>
    <w:rsid w:val="00BB1FB5"/>
    <w:rsid w:val="00BB5352"/>
    <w:rsid w:val="00BC02F8"/>
    <w:rsid w:val="00BC677A"/>
    <w:rsid w:val="00BD198D"/>
    <w:rsid w:val="00BD3041"/>
    <w:rsid w:val="00BD310A"/>
    <w:rsid w:val="00BE69EB"/>
    <w:rsid w:val="00BF5263"/>
    <w:rsid w:val="00BF5EE5"/>
    <w:rsid w:val="00BF7F3F"/>
    <w:rsid w:val="00C043DB"/>
    <w:rsid w:val="00C14470"/>
    <w:rsid w:val="00C17E3C"/>
    <w:rsid w:val="00C208C4"/>
    <w:rsid w:val="00C21FE9"/>
    <w:rsid w:val="00C329A7"/>
    <w:rsid w:val="00C52584"/>
    <w:rsid w:val="00C53370"/>
    <w:rsid w:val="00C571D8"/>
    <w:rsid w:val="00C748F7"/>
    <w:rsid w:val="00C76BD6"/>
    <w:rsid w:val="00C825B3"/>
    <w:rsid w:val="00C83B74"/>
    <w:rsid w:val="00C860D3"/>
    <w:rsid w:val="00C95812"/>
    <w:rsid w:val="00C95EEA"/>
    <w:rsid w:val="00C96BE0"/>
    <w:rsid w:val="00CA0A6B"/>
    <w:rsid w:val="00CA1496"/>
    <w:rsid w:val="00CB0137"/>
    <w:rsid w:val="00CB161B"/>
    <w:rsid w:val="00CB272A"/>
    <w:rsid w:val="00CC1417"/>
    <w:rsid w:val="00CD4F87"/>
    <w:rsid w:val="00CE14F5"/>
    <w:rsid w:val="00CE2069"/>
    <w:rsid w:val="00CF0CED"/>
    <w:rsid w:val="00D0131F"/>
    <w:rsid w:val="00D01C2D"/>
    <w:rsid w:val="00D0421E"/>
    <w:rsid w:val="00D055AC"/>
    <w:rsid w:val="00D07581"/>
    <w:rsid w:val="00D13E55"/>
    <w:rsid w:val="00D23B7E"/>
    <w:rsid w:val="00D3044D"/>
    <w:rsid w:val="00D30775"/>
    <w:rsid w:val="00D30864"/>
    <w:rsid w:val="00D37252"/>
    <w:rsid w:val="00D37E7A"/>
    <w:rsid w:val="00D4090F"/>
    <w:rsid w:val="00D41F8D"/>
    <w:rsid w:val="00D5203A"/>
    <w:rsid w:val="00D567F8"/>
    <w:rsid w:val="00D617C8"/>
    <w:rsid w:val="00D62C51"/>
    <w:rsid w:val="00D658B7"/>
    <w:rsid w:val="00D65F32"/>
    <w:rsid w:val="00D66044"/>
    <w:rsid w:val="00D7378F"/>
    <w:rsid w:val="00D74DEF"/>
    <w:rsid w:val="00D82376"/>
    <w:rsid w:val="00D8253A"/>
    <w:rsid w:val="00D86605"/>
    <w:rsid w:val="00DC187D"/>
    <w:rsid w:val="00DC2A40"/>
    <w:rsid w:val="00DC2D7C"/>
    <w:rsid w:val="00DC5FF5"/>
    <w:rsid w:val="00DC6C8E"/>
    <w:rsid w:val="00DD2B95"/>
    <w:rsid w:val="00DD7F64"/>
    <w:rsid w:val="00DE1FCB"/>
    <w:rsid w:val="00DE3136"/>
    <w:rsid w:val="00DE441B"/>
    <w:rsid w:val="00DE4AB8"/>
    <w:rsid w:val="00DE7CF5"/>
    <w:rsid w:val="00DF2709"/>
    <w:rsid w:val="00DF7155"/>
    <w:rsid w:val="00DF77C4"/>
    <w:rsid w:val="00E00D42"/>
    <w:rsid w:val="00E04501"/>
    <w:rsid w:val="00E050D1"/>
    <w:rsid w:val="00E0725D"/>
    <w:rsid w:val="00E12948"/>
    <w:rsid w:val="00E14EBD"/>
    <w:rsid w:val="00E163B0"/>
    <w:rsid w:val="00E22A28"/>
    <w:rsid w:val="00E31885"/>
    <w:rsid w:val="00E33BF4"/>
    <w:rsid w:val="00E348CB"/>
    <w:rsid w:val="00E34E2F"/>
    <w:rsid w:val="00E364F9"/>
    <w:rsid w:val="00E42D60"/>
    <w:rsid w:val="00E43F15"/>
    <w:rsid w:val="00E606A6"/>
    <w:rsid w:val="00E631A1"/>
    <w:rsid w:val="00E91E50"/>
    <w:rsid w:val="00E926F7"/>
    <w:rsid w:val="00EA418E"/>
    <w:rsid w:val="00EA4A86"/>
    <w:rsid w:val="00EA4C18"/>
    <w:rsid w:val="00EB2D0B"/>
    <w:rsid w:val="00EB459D"/>
    <w:rsid w:val="00EC0C96"/>
    <w:rsid w:val="00EC21DA"/>
    <w:rsid w:val="00EC5000"/>
    <w:rsid w:val="00ED305E"/>
    <w:rsid w:val="00ED60AC"/>
    <w:rsid w:val="00ED6A47"/>
    <w:rsid w:val="00EE2849"/>
    <w:rsid w:val="00F0252C"/>
    <w:rsid w:val="00F02D2F"/>
    <w:rsid w:val="00F33D4A"/>
    <w:rsid w:val="00F424E7"/>
    <w:rsid w:val="00F43F2F"/>
    <w:rsid w:val="00F441E4"/>
    <w:rsid w:val="00F530C0"/>
    <w:rsid w:val="00F623B2"/>
    <w:rsid w:val="00F646DC"/>
    <w:rsid w:val="00F66745"/>
    <w:rsid w:val="00F667A3"/>
    <w:rsid w:val="00F71AEA"/>
    <w:rsid w:val="00F7381D"/>
    <w:rsid w:val="00F73D97"/>
    <w:rsid w:val="00F73FCA"/>
    <w:rsid w:val="00F851E7"/>
    <w:rsid w:val="00F86644"/>
    <w:rsid w:val="00F8770D"/>
    <w:rsid w:val="00F90CB1"/>
    <w:rsid w:val="00FA183F"/>
    <w:rsid w:val="00FA4536"/>
    <w:rsid w:val="00FB1872"/>
    <w:rsid w:val="00FC4D4B"/>
    <w:rsid w:val="00FC515F"/>
    <w:rsid w:val="00FC68EB"/>
    <w:rsid w:val="00FD3FB6"/>
    <w:rsid w:val="00FD6BF4"/>
    <w:rsid w:val="00FE5394"/>
    <w:rsid w:val="00FE70D7"/>
    <w:rsid w:val="00FF1D46"/>
    <w:rsid w:val="00FF394C"/>
    <w:rsid w:val="00FF553A"/>
    <w:rsid w:val="00FF6779"/>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3A5"/>
  </w:style>
  <w:style w:type="paragraph" w:styleId="Overskrift1">
    <w:name w:val="heading 1"/>
    <w:basedOn w:val="Normal"/>
    <w:next w:val="Normal"/>
    <w:link w:val="Overskrift1Tegn"/>
    <w:uiPriority w:val="9"/>
    <w:qFormat/>
    <w:rsid w:val="00967E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aliases w:val="h2,l2,list + change bar,2,H2dex,H2,H21,T2,X,Req 2,X.X,sub-sect,21,sub-sect1,heading 2,22,sub-sect2,211,sub-sect11,heading 21,23,sub-sect3,212,sub-sect12,heading 22,24,sub-sect4,213,sub-sect13,heading 23,25,sub-sect5,214,sub-sect14,h"/>
    <w:basedOn w:val="Normal"/>
    <w:next w:val="Normal"/>
    <w:link w:val="Overskrift2Tegn"/>
    <w:unhideWhenUsed/>
    <w:qFormat/>
    <w:rsid w:val="009A63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B80691"/>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unhideWhenUsed/>
    <w:qFormat/>
    <w:rsid w:val="004F1558"/>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8">
    <w:name w:val="heading 8"/>
    <w:basedOn w:val="Normal"/>
    <w:next w:val="Normal"/>
    <w:link w:val="Overskrift8Tegn"/>
    <w:uiPriority w:val="9"/>
    <w:semiHidden/>
    <w:unhideWhenUsed/>
    <w:qFormat/>
    <w:rsid w:val="00B8069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2 Tegn,l2 Tegn,list + change bar Tegn,2 Tegn,H2dex Tegn,H2 Tegn,H21 Tegn,T2 Tegn,X Tegn,Req 2 Tegn,X.X Tegn,sub-sect Tegn,21 Tegn,sub-sect1 Tegn,heading 2 Tegn,22 Tegn,sub-sect2 Tegn,211 Tegn,sub-sect11 Tegn,heading 21 Tegn,23 Tegn"/>
    <w:basedOn w:val="Standardskriftforavsnitt"/>
    <w:link w:val="Overskrift2"/>
    <w:rsid w:val="009A63A9"/>
    <w:rPr>
      <w:rFonts w:asciiTheme="majorHAnsi" w:eastAsiaTheme="majorEastAsia" w:hAnsiTheme="majorHAnsi" w:cstheme="majorBidi"/>
      <w:b/>
      <w:bCs/>
      <w:color w:val="4F81BD" w:themeColor="accent1"/>
      <w:sz w:val="26"/>
      <w:szCs w:val="26"/>
    </w:rPr>
  </w:style>
  <w:style w:type="paragraph" w:styleId="Tittel">
    <w:name w:val="Title"/>
    <w:basedOn w:val="Normal"/>
    <w:next w:val="Normal"/>
    <w:link w:val="TittelTegn"/>
    <w:qFormat/>
    <w:rsid w:val="008B3A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967EF4"/>
    <w:rPr>
      <w:rFonts w:asciiTheme="majorHAnsi" w:eastAsiaTheme="majorEastAsia" w:hAnsiTheme="majorHAnsi" w:cstheme="majorBidi"/>
      <w:b/>
      <w:bCs/>
      <w:color w:val="365F91" w:themeColor="accent1" w:themeShade="BF"/>
      <w:sz w:val="28"/>
      <w:szCs w:val="28"/>
    </w:rPr>
  </w:style>
  <w:style w:type="paragraph" w:styleId="INNH1">
    <w:name w:val="toc 1"/>
    <w:basedOn w:val="Normal"/>
    <w:next w:val="Normal"/>
    <w:autoRedefine/>
    <w:uiPriority w:val="39"/>
    <w:unhideWhenUsed/>
    <w:rsid w:val="00967EF4"/>
    <w:pPr>
      <w:spacing w:before="120" w:after="120"/>
    </w:pPr>
    <w:rPr>
      <w:b/>
      <w:bCs/>
      <w:caps/>
      <w:sz w:val="20"/>
      <w:szCs w:val="20"/>
    </w:rPr>
  </w:style>
  <w:style w:type="paragraph" w:styleId="INNH2">
    <w:name w:val="toc 2"/>
    <w:basedOn w:val="Normal"/>
    <w:next w:val="Normal"/>
    <w:autoRedefine/>
    <w:uiPriority w:val="39"/>
    <w:unhideWhenUsed/>
    <w:rsid w:val="00967EF4"/>
    <w:pPr>
      <w:spacing w:after="0"/>
      <w:ind w:left="220"/>
    </w:pPr>
    <w:rPr>
      <w:smallCaps/>
      <w:sz w:val="20"/>
      <w:szCs w:val="20"/>
    </w:rPr>
  </w:style>
  <w:style w:type="paragraph" w:styleId="Topptekst">
    <w:name w:val="header"/>
    <w:basedOn w:val="Normal"/>
    <w:link w:val="TopptekstTegn"/>
    <w:unhideWhenUsed/>
    <w:rsid w:val="00967EF4"/>
    <w:pPr>
      <w:tabs>
        <w:tab w:val="center" w:pos="4536"/>
        <w:tab w:val="right" w:pos="9072"/>
      </w:tabs>
      <w:spacing w:after="0" w:line="240" w:lineRule="auto"/>
    </w:pPr>
  </w:style>
  <w:style w:type="character" w:customStyle="1" w:styleId="TopptekstTegn">
    <w:name w:val="Topptekst Tegn"/>
    <w:basedOn w:val="Standardskriftforavsnitt"/>
    <w:link w:val="Topptekst"/>
    <w:rsid w:val="00967EF4"/>
  </w:style>
  <w:style w:type="paragraph" w:styleId="Bunntekst">
    <w:name w:val="footer"/>
    <w:basedOn w:val="Normal"/>
    <w:link w:val="BunntekstTegn"/>
    <w:uiPriority w:val="99"/>
    <w:unhideWhenUsed/>
    <w:rsid w:val="00967EF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B80691"/>
    <w:rPr>
      <w:rFonts w:asciiTheme="majorHAnsi" w:eastAsiaTheme="majorEastAsia" w:hAnsiTheme="majorHAnsi" w:cstheme="majorBidi"/>
      <w:b/>
      <w:bCs/>
      <w:color w:val="4F81BD" w:themeColor="accent1"/>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4F1558"/>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D4F87"/>
    <w:pPr>
      <w:spacing w:before="100" w:after="100" w:line="240" w:lineRule="auto"/>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line="240" w:lineRule="auto"/>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pPr>
      <w:spacing w:after="0" w:line="240" w:lineRule="auto"/>
    </w:pPr>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1B7A95"/>
    <w:pPr>
      <w:spacing w:after="0"/>
      <w:ind w:left="440"/>
    </w:pPr>
    <w:rPr>
      <w:i/>
      <w:iCs/>
      <w:sz w:val="20"/>
      <w:szCs w:val="20"/>
    </w:rPr>
  </w:style>
  <w:style w:type="paragraph" w:styleId="INNH4">
    <w:name w:val="toc 4"/>
    <w:basedOn w:val="Normal"/>
    <w:next w:val="Normal"/>
    <w:autoRedefine/>
    <w:uiPriority w:val="39"/>
    <w:unhideWhenUsed/>
    <w:rsid w:val="001B7A95"/>
    <w:pPr>
      <w:spacing w:after="0"/>
      <w:ind w:left="660"/>
    </w:pPr>
    <w:rPr>
      <w:sz w:val="18"/>
      <w:szCs w:val="18"/>
    </w:rPr>
  </w:style>
  <w:style w:type="paragraph" w:styleId="INNH5">
    <w:name w:val="toc 5"/>
    <w:basedOn w:val="Normal"/>
    <w:next w:val="Normal"/>
    <w:autoRedefine/>
    <w:uiPriority w:val="39"/>
    <w:unhideWhenUsed/>
    <w:rsid w:val="001B7A95"/>
    <w:pPr>
      <w:spacing w:after="0"/>
      <w:ind w:left="880"/>
    </w:pPr>
    <w:rPr>
      <w:sz w:val="18"/>
      <w:szCs w:val="18"/>
    </w:rPr>
  </w:style>
  <w:style w:type="paragraph" w:styleId="INNH6">
    <w:name w:val="toc 6"/>
    <w:basedOn w:val="Normal"/>
    <w:next w:val="Normal"/>
    <w:autoRedefine/>
    <w:uiPriority w:val="39"/>
    <w:unhideWhenUsed/>
    <w:rsid w:val="001B7A95"/>
    <w:pPr>
      <w:spacing w:after="0"/>
      <w:ind w:left="1100"/>
    </w:pPr>
    <w:rPr>
      <w:sz w:val="18"/>
      <w:szCs w:val="18"/>
    </w:rPr>
  </w:style>
  <w:style w:type="paragraph" w:styleId="INNH7">
    <w:name w:val="toc 7"/>
    <w:basedOn w:val="Normal"/>
    <w:next w:val="Normal"/>
    <w:autoRedefine/>
    <w:uiPriority w:val="39"/>
    <w:unhideWhenUsed/>
    <w:rsid w:val="001B7A95"/>
    <w:pPr>
      <w:spacing w:after="0"/>
      <w:ind w:left="1320"/>
    </w:pPr>
    <w:rPr>
      <w:sz w:val="18"/>
      <w:szCs w:val="18"/>
    </w:rPr>
  </w:style>
  <w:style w:type="paragraph" w:styleId="INNH8">
    <w:name w:val="toc 8"/>
    <w:basedOn w:val="Normal"/>
    <w:next w:val="Normal"/>
    <w:autoRedefine/>
    <w:uiPriority w:val="39"/>
    <w:unhideWhenUsed/>
    <w:rsid w:val="001B7A95"/>
    <w:pPr>
      <w:spacing w:after="0"/>
      <w:ind w:left="1540"/>
    </w:pPr>
    <w:rPr>
      <w:sz w:val="18"/>
      <w:szCs w:val="18"/>
    </w:rPr>
  </w:style>
  <w:style w:type="paragraph" w:styleId="INNH9">
    <w:name w:val="toc 9"/>
    <w:basedOn w:val="Normal"/>
    <w:next w:val="Normal"/>
    <w:autoRedefine/>
    <w:uiPriority w:val="39"/>
    <w:unhideWhenUsed/>
    <w:rsid w:val="001B7A95"/>
    <w:pPr>
      <w:spacing w:after="0"/>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line="240" w:lineRule="auto"/>
    </w:pPr>
    <w:rPr>
      <w:rFonts w:ascii="Times New Roman" w:eastAsiaTheme="minorEastAsia" w:hAnsi="Times New Roman" w:cs="Times New Roman"/>
      <w:sz w:val="24"/>
      <w:szCs w:val="24"/>
      <w:lang w:eastAsia="nb-NO"/>
    </w:rPr>
  </w:style>
  <w:style w:type="table" w:styleId="Lystrutenett-uthevingsfarge1">
    <w:name w:val="Light Grid Accent 1"/>
    <w:basedOn w:val="Vanligtabell"/>
    <w:uiPriority w:val="62"/>
    <w:rsid w:val="00AB10D3"/>
    <w:pPr>
      <w:spacing w:after="0" w:line="240" w:lineRule="auto"/>
    </w:pPr>
    <w:rPr>
      <w:rFonts w:ascii="Calibri" w:eastAsia="Calibri" w:hAnsi="Calibri" w:cs="Times New Roman"/>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3A5"/>
  </w:style>
  <w:style w:type="paragraph" w:styleId="Overskrift1">
    <w:name w:val="heading 1"/>
    <w:basedOn w:val="Normal"/>
    <w:next w:val="Normal"/>
    <w:link w:val="Overskrift1Tegn"/>
    <w:uiPriority w:val="9"/>
    <w:qFormat/>
    <w:rsid w:val="00967E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aliases w:val="h2,l2,list + change bar,2,H2dex,H2,H21,T2,X,Req 2,X.X,sub-sect,21,sub-sect1,heading 2,22,sub-sect2,211,sub-sect11,heading 21,23,sub-sect3,212,sub-sect12,heading 22,24,sub-sect4,213,sub-sect13,heading 23,25,sub-sect5,214,sub-sect14,h"/>
    <w:basedOn w:val="Normal"/>
    <w:next w:val="Normal"/>
    <w:link w:val="Overskrift2Tegn"/>
    <w:unhideWhenUsed/>
    <w:qFormat/>
    <w:rsid w:val="009A63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B80691"/>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unhideWhenUsed/>
    <w:qFormat/>
    <w:rsid w:val="004F1558"/>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8">
    <w:name w:val="heading 8"/>
    <w:basedOn w:val="Normal"/>
    <w:next w:val="Normal"/>
    <w:link w:val="Overskrift8Tegn"/>
    <w:uiPriority w:val="9"/>
    <w:semiHidden/>
    <w:unhideWhenUsed/>
    <w:qFormat/>
    <w:rsid w:val="00B8069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2 Tegn,l2 Tegn,list + change bar Tegn,2 Tegn,H2dex Tegn,H2 Tegn,H21 Tegn,T2 Tegn,X Tegn,Req 2 Tegn,X.X Tegn,sub-sect Tegn,21 Tegn,sub-sect1 Tegn,heading 2 Tegn,22 Tegn,sub-sect2 Tegn,211 Tegn,sub-sect11 Tegn,heading 21 Tegn,23 Tegn"/>
    <w:basedOn w:val="Standardskriftforavsnitt"/>
    <w:link w:val="Overskrift2"/>
    <w:rsid w:val="009A63A9"/>
    <w:rPr>
      <w:rFonts w:asciiTheme="majorHAnsi" w:eastAsiaTheme="majorEastAsia" w:hAnsiTheme="majorHAnsi" w:cstheme="majorBidi"/>
      <w:b/>
      <w:bCs/>
      <w:color w:val="4F81BD" w:themeColor="accent1"/>
      <w:sz w:val="26"/>
      <w:szCs w:val="26"/>
    </w:rPr>
  </w:style>
  <w:style w:type="paragraph" w:styleId="Tittel">
    <w:name w:val="Title"/>
    <w:basedOn w:val="Normal"/>
    <w:next w:val="Normal"/>
    <w:link w:val="TittelTegn"/>
    <w:qFormat/>
    <w:rsid w:val="008B3A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967EF4"/>
    <w:rPr>
      <w:rFonts w:asciiTheme="majorHAnsi" w:eastAsiaTheme="majorEastAsia" w:hAnsiTheme="majorHAnsi" w:cstheme="majorBidi"/>
      <w:b/>
      <w:bCs/>
      <w:color w:val="365F91" w:themeColor="accent1" w:themeShade="BF"/>
      <w:sz w:val="28"/>
      <w:szCs w:val="28"/>
    </w:rPr>
  </w:style>
  <w:style w:type="paragraph" w:styleId="INNH1">
    <w:name w:val="toc 1"/>
    <w:basedOn w:val="Normal"/>
    <w:next w:val="Normal"/>
    <w:autoRedefine/>
    <w:uiPriority w:val="39"/>
    <w:unhideWhenUsed/>
    <w:rsid w:val="00967EF4"/>
    <w:pPr>
      <w:spacing w:before="120" w:after="120"/>
    </w:pPr>
    <w:rPr>
      <w:b/>
      <w:bCs/>
      <w:caps/>
      <w:sz w:val="20"/>
      <w:szCs w:val="20"/>
    </w:rPr>
  </w:style>
  <w:style w:type="paragraph" w:styleId="INNH2">
    <w:name w:val="toc 2"/>
    <w:basedOn w:val="Normal"/>
    <w:next w:val="Normal"/>
    <w:autoRedefine/>
    <w:uiPriority w:val="39"/>
    <w:unhideWhenUsed/>
    <w:rsid w:val="00967EF4"/>
    <w:pPr>
      <w:spacing w:after="0"/>
      <w:ind w:left="220"/>
    </w:pPr>
    <w:rPr>
      <w:smallCaps/>
      <w:sz w:val="20"/>
      <w:szCs w:val="20"/>
    </w:rPr>
  </w:style>
  <w:style w:type="paragraph" w:styleId="Topptekst">
    <w:name w:val="header"/>
    <w:basedOn w:val="Normal"/>
    <w:link w:val="TopptekstTegn"/>
    <w:unhideWhenUsed/>
    <w:rsid w:val="00967EF4"/>
    <w:pPr>
      <w:tabs>
        <w:tab w:val="center" w:pos="4536"/>
        <w:tab w:val="right" w:pos="9072"/>
      </w:tabs>
      <w:spacing w:after="0" w:line="240" w:lineRule="auto"/>
    </w:pPr>
  </w:style>
  <w:style w:type="character" w:customStyle="1" w:styleId="TopptekstTegn">
    <w:name w:val="Topptekst Tegn"/>
    <w:basedOn w:val="Standardskriftforavsnitt"/>
    <w:link w:val="Topptekst"/>
    <w:rsid w:val="00967EF4"/>
  </w:style>
  <w:style w:type="paragraph" w:styleId="Bunntekst">
    <w:name w:val="footer"/>
    <w:basedOn w:val="Normal"/>
    <w:link w:val="BunntekstTegn"/>
    <w:uiPriority w:val="99"/>
    <w:unhideWhenUsed/>
    <w:rsid w:val="00967EF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B80691"/>
    <w:rPr>
      <w:rFonts w:asciiTheme="majorHAnsi" w:eastAsiaTheme="majorEastAsia" w:hAnsiTheme="majorHAnsi" w:cstheme="majorBidi"/>
      <w:b/>
      <w:bCs/>
      <w:color w:val="4F81BD" w:themeColor="accent1"/>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4F1558"/>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D4F87"/>
    <w:pPr>
      <w:spacing w:before="100" w:after="100" w:line="240" w:lineRule="auto"/>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line="240" w:lineRule="auto"/>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pPr>
      <w:spacing w:after="0" w:line="240" w:lineRule="auto"/>
    </w:pPr>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1B7A95"/>
    <w:pPr>
      <w:spacing w:after="0"/>
      <w:ind w:left="440"/>
    </w:pPr>
    <w:rPr>
      <w:i/>
      <w:iCs/>
      <w:sz w:val="20"/>
      <w:szCs w:val="20"/>
    </w:rPr>
  </w:style>
  <w:style w:type="paragraph" w:styleId="INNH4">
    <w:name w:val="toc 4"/>
    <w:basedOn w:val="Normal"/>
    <w:next w:val="Normal"/>
    <w:autoRedefine/>
    <w:uiPriority w:val="39"/>
    <w:unhideWhenUsed/>
    <w:rsid w:val="001B7A95"/>
    <w:pPr>
      <w:spacing w:after="0"/>
      <w:ind w:left="660"/>
    </w:pPr>
    <w:rPr>
      <w:sz w:val="18"/>
      <w:szCs w:val="18"/>
    </w:rPr>
  </w:style>
  <w:style w:type="paragraph" w:styleId="INNH5">
    <w:name w:val="toc 5"/>
    <w:basedOn w:val="Normal"/>
    <w:next w:val="Normal"/>
    <w:autoRedefine/>
    <w:uiPriority w:val="39"/>
    <w:unhideWhenUsed/>
    <w:rsid w:val="001B7A95"/>
    <w:pPr>
      <w:spacing w:after="0"/>
      <w:ind w:left="880"/>
    </w:pPr>
    <w:rPr>
      <w:sz w:val="18"/>
      <w:szCs w:val="18"/>
    </w:rPr>
  </w:style>
  <w:style w:type="paragraph" w:styleId="INNH6">
    <w:name w:val="toc 6"/>
    <w:basedOn w:val="Normal"/>
    <w:next w:val="Normal"/>
    <w:autoRedefine/>
    <w:uiPriority w:val="39"/>
    <w:unhideWhenUsed/>
    <w:rsid w:val="001B7A95"/>
    <w:pPr>
      <w:spacing w:after="0"/>
      <w:ind w:left="1100"/>
    </w:pPr>
    <w:rPr>
      <w:sz w:val="18"/>
      <w:szCs w:val="18"/>
    </w:rPr>
  </w:style>
  <w:style w:type="paragraph" w:styleId="INNH7">
    <w:name w:val="toc 7"/>
    <w:basedOn w:val="Normal"/>
    <w:next w:val="Normal"/>
    <w:autoRedefine/>
    <w:uiPriority w:val="39"/>
    <w:unhideWhenUsed/>
    <w:rsid w:val="001B7A95"/>
    <w:pPr>
      <w:spacing w:after="0"/>
      <w:ind w:left="1320"/>
    </w:pPr>
    <w:rPr>
      <w:sz w:val="18"/>
      <w:szCs w:val="18"/>
    </w:rPr>
  </w:style>
  <w:style w:type="paragraph" w:styleId="INNH8">
    <w:name w:val="toc 8"/>
    <w:basedOn w:val="Normal"/>
    <w:next w:val="Normal"/>
    <w:autoRedefine/>
    <w:uiPriority w:val="39"/>
    <w:unhideWhenUsed/>
    <w:rsid w:val="001B7A95"/>
    <w:pPr>
      <w:spacing w:after="0"/>
      <w:ind w:left="1540"/>
    </w:pPr>
    <w:rPr>
      <w:sz w:val="18"/>
      <w:szCs w:val="18"/>
    </w:rPr>
  </w:style>
  <w:style w:type="paragraph" w:styleId="INNH9">
    <w:name w:val="toc 9"/>
    <w:basedOn w:val="Normal"/>
    <w:next w:val="Normal"/>
    <w:autoRedefine/>
    <w:uiPriority w:val="39"/>
    <w:unhideWhenUsed/>
    <w:rsid w:val="001B7A95"/>
    <w:pPr>
      <w:spacing w:after="0"/>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line="240" w:lineRule="auto"/>
    </w:pPr>
    <w:rPr>
      <w:rFonts w:ascii="Times New Roman" w:eastAsiaTheme="minorEastAsia" w:hAnsi="Times New Roman" w:cs="Times New Roman"/>
      <w:sz w:val="24"/>
      <w:szCs w:val="24"/>
      <w:lang w:eastAsia="nb-NO"/>
    </w:rPr>
  </w:style>
  <w:style w:type="table" w:styleId="Lystrutenett-uthevingsfarge1">
    <w:name w:val="Light Grid Accent 1"/>
    <w:basedOn w:val="Vanligtabell"/>
    <w:uiPriority w:val="62"/>
    <w:rsid w:val="00AB10D3"/>
    <w:pPr>
      <w:spacing w:after="0" w:line="240" w:lineRule="auto"/>
    </w:pPr>
    <w:rPr>
      <w:rFonts w:ascii="Calibri" w:eastAsia="Calibri" w:hAnsi="Calibri" w:cs="Times New Roman"/>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611475502">
      <w:bodyDiv w:val="1"/>
      <w:marLeft w:val="0"/>
      <w:marRight w:val="0"/>
      <w:marTop w:val="0"/>
      <w:marBottom w:val="0"/>
      <w:divBdr>
        <w:top w:val="none" w:sz="0" w:space="0" w:color="auto"/>
        <w:left w:val="none" w:sz="0" w:space="0" w:color="auto"/>
        <w:bottom w:val="none" w:sz="0" w:space="0" w:color="auto"/>
        <w:right w:val="none" w:sz="0" w:space="0" w:color="auto"/>
      </w:divBdr>
    </w:div>
    <w:div w:id="619454982">
      <w:bodyDiv w:val="1"/>
      <w:marLeft w:val="0"/>
      <w:marRight w:val="0"/>
      <w:marTop w:val="0"/>
      <w:marBottom w:val="0"/>
      <w:divBdr>
        <w:top w:val="none" w:sz="0" w:space="0" w:color="auto"/>
        <w:left w:val="none" w:sz="0" w:space="0" w:color="auto"/>
        <w:bottom w:val="none" w:sz="0" w:space="0" w:color="auto"/>
        <w:right w:val="none" w:sz="0" w:space="0" w:color="auto"/>
      </w:divBdr>
    </w:div>
    <w:div w:id="645204629">
      <w:bodyDiv w:val="1"/>
      <w:marLeft w:val="150"/>
      <w:marRight w:val="150"/>
      <w:marTop w:val="150"/>
      <w:marBottom w:val="150"/>
      <w:divBdr>
        <w:top w:val="none" w:sz="0" w:space="0" w:color="auto"/>
        <w:left w:val="none" w:sz="0" w:space="0" w:color="auto"/>
        <w:bottom w:val="none" w:sz="0" w:space="0" w:color="auto"/>
        <w:right w:val="none" w:sz="0" w:space="0" w:color="auto"/>
      </w:divBdr>
      <w:divsChild>
        <w:div w:id="95290426">
          <w:marLeft w:val="0"/>
          <w:marRight w:val="0"/>
          <w:marTop w:val="0"/>
          <w:marBottom w:val="0"/>
          <w:divBdr>
            <w:top w:val="none" w:sz="0" w:space="0" w:color="auto"/>
            <w:left w:val="none" w:sz="0" w:space="0" w:color="auto"/>
            <w:bottom w:val="none" w:sz="0" w:space="0" w:color="auto"/>
            <w:right w:val="none" w:sz="0" w:space="0" w:color="auto"/>
          </w:divBdr>
          <w:divsChild>
            <w:div w:id="2047025411">
              <w:marLeft w:val="-225"/>
              <w:marRight w:val="-225"/>
              <w:marTop w:val="0"/>
              <w:marBottom w:val="0"/>
              <w:divBdr>
                <w:top w:val="none" w:sz="0" w:space="0" w:color="auto"/>
                <w:left w:val="none" w:sz="0" w:space="0" w:color="auto"/>
                <w:bottom w:val="none" w:sz="0" w:space="0" w:color="auto"/>
                <w:right w:val="none" w:sz="0" w:space="0" w:color="auto"/>
              </w:divBdr>
              <w:divsChild>
                <w:div w:id="1999767102">
                  <w:marLeft w:val="0"/>
                  <w:marRight w:val="0"/>
                  <w:marTop w:val="0"/>
                  <w:marBottom w:val="0"/>
                  <w:divBdr>
                    <w:top w:val="none" w:sz="0" w:space="0" w:color="auto"/>
                    <w:left w:val="none" w:sz="0" w:space="0" w:color="auto"/>
                    <w:bottom w:val="none" w:sz="0" w:space="0" w:color="auto"/>
                    <w:right w:val="none" w:sz="0" w:space="0" w:color="auto"/>
                  </w:divBdr>
                  <w:divsChild>
                    <w:div w:id="667516373">
                      <w:marLeft w:val="0"/>
                      <w:marRight w:val="0"/>
                      <w:marTop w:val="0"/>
                      <w:marBottom w:val="300"/>
                      <w:divBdr>
                        <w:top w:val="none" w:sz="0" w:space="0" w:color="auto"/>
                        <w:left w:val="none" w:sz="0" w:space="0" w:color="auto"/>
                        <w:bottom w:val="none" w:sz="0" w:space="0" w:color="auto"/>
                        <w:right w:val="none" w:sz="0" w:space="0" w:color="auto"/>
                      </w:divBdr>
                      <w:divsChild>
                        <w:div w:id="1164392279">
                          <w:marLeft w:val="0"/>
                          <w:marRight w:val="0"/>
                          <w:marTop w:val="0"/>
                          <w:marBottom w:val="0"/>
                          <w:divBdr>
                            <w:top w:val="none" w:sz="0" w:space="0" w:color="auto"/>
                            <w:left w:val="none" w:sz="0" w:space="0" w:color="auto"/>
                            <w:bottom w:val="none" w:sz="0" w:space="0" w:color="auto"/>
                            <w:right w:val="none" w:sz="0" w:space="0" w:color="auto"/>
                          </w:divBdr>
                          <w:divsChild>
                            <w:div w:id="94637629">
                              <w:marLeft w:val="0"/>
                              <w:marRight w:val="0"/>
                              <w:marTop w:val="0"/>
                              <w:marBottom w:val="0"/>
                              <w:divBdr>
                                <w:top w:val="none" w:sz="0" w:space="0" w:color="auto"/>
                                <w:left w:val="none" w:sz="0" w:space="0" w:color="auto"/>
                                <w:bottom w:val="none" w:sz="0" w:space="0" w:color="auto"/>
                                <w:right w:val="none" w:sz="0" w:space="0" w:color="auto"/>
                              </w:divBdr>
                              <w:divsChild>
                                <w:div w:id="713383245">
                                  <w:marLeft w:val="0"/>
                                  <w:marRight w:val="0"/>
                                  <w:marTop w:val="0"/>
                                  <w:marBottom w:val="0"/>
                                  <w:divBdr>
                                    <w:top w:val="none" w:sz="0" w:space="0" w:color="auto"/>
                                    <w:left w:val="none" w:sz="0" w:space="0" w:color="auto"/>
                                    <w:bottom w:val="none" w:sz="0" w:space="0" w:color="auto"/>
                                    <w:right w:val="none" w:sz="0" w:space="0" w:color="auto"/>
                                  </w:divBdr>
                                  <w:divsChild>
                                    <w:div w:id="1500273298">
                                      <w:marLeft w:val="0"/>
                                      <w:marRight w:val="0"/>
                                      <w:marTop w:val="0"/>
                                      <w:marBottom w:val="0"/>
                                      <w:divBdr>
                                        <w:top w:val="none" w:sz="0" w:space="0" w:color="auto"/>
                                        <w:left w:val="none" w:sz="0" w:space="0" w:color="auto"/>
                                        <w:bottom w:val="none" w:sz="0" w:space="0" w:color="auto"/>
                                        <w:right w:val="none" w:sz="0" w:space="0" w:color="auto"/>
                                      </w:divBdr>
                                      <w:divsChild>
                                        <w:div w:id="160696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1014647500">
      <w:bodyDiv w:val="1"/>
      <w:marLeft w:val="0"/>
      <w:marRight w:val="0"/>
      <w:marTop w:val="0"/>
      <w:marBottom w:val="0"/>
      <w:divBdr>
        <w:top w:val="none" w:sz="0" w:space="0" w:color="auto"/>
        <w:left w:val="none" w:sz="0" w:space="0" w:color="auto"/>
        <w:bottom w:val="none" w:sz="0" w:space="0" w:color="auto"/>
        <w:right w:val="none" w:sz="0" w:space="0" w:color="auto"/>
      </w:divBdr>
    </w:div>
    <w:div w:id="1110853296">
      <w:bodyDiv w:val="1"/>
      <w:marLeft w:val="0"/>
      <w:marRight w:val="0"/>
      <w:marTop w:val="0"/>
      <w:marBottom w:val="0"/>
      <w:divBdr>
        <w:top w:val="none" w:sz="0" w:space="0" w:color="auto"/>
        <w:left w:val="none" w:sz="0" w:space="0" w:color="auto"/>
        <w:bottom w:val="none" w:sz="0" w:space="0" w:color="auto"/>
        <w:right w:val="none" w:sz="0" w:space="0" w:color="auto"/>
      </w:divBdr>
    </w:div>
    <w:div w:id="1126041559">
      <w:bodyDiv w:val="1"/>
      <w:marLeft w:val="0"/>
      <w:marRight w:val="0"/>
      <w:marTop w:val="0"/>
      <w:marBottom w:val="0"/>
      <w:divBdr>
        <w:top w:val="none" w:sz="0" w:space="0" w:color="auto"/>
        <w:left w:val="none" w:sz="0" w:space="0" w:color="auto"/>
        <w:bottom w:val="none" w:sz="0" w:space="0" w:color="auto"/>
        <w:right w:val="none" w:sz="0" w:space="0" w:color="auto"/>
      </w:divBdr>
    </w:div>
    <w:div w:id="1152595644">
      <w:bodyDiv w:val="1"/>
      <w:marLeft w:val="0"/>
      <w:marRight w:val="0"/>
      <w:marTop w:val="0"/>
      <w:marBottom w:val="0"/>
      <w:divBdr>
        <w:top w:val="none" w:sz="0" w:space="0" w:color="auto"/>
        <w:left w:val="none" w:sz="0" w:space="0" w:color="auto"/>
        <w:bottom w:val="none" w:sz="0" w:space="0" w:color="auto"/>
        <w:right w:val="none" w:sz="0" w:space="0" w:color="auto"/>
      </w:divBdr>
    </w:div>
    <w:div w:id="1208377530">
      <w:bodyDiv w:val="1"/>
      <w:marLeft w:val="0"/>
      <w:marRight w:val="0"/>
      <w:marTop w:val="0"/>
      <w:marBottom w:val="0"/>
      <w:divBdr>
        <w:top w:val="none" w:sz="0" w:space="0" w:color="auto"/>
        <w:left w:val="none" w:sz="0" w:space="0" w:color="auto"/>
        <w:bottom w:val="none" w:sz="0" w:space="0" w:color="auto"/>
        <w:right w:val="none" w:sz="0" w:space="0" w:color="auto"/>
      </w:divBdr>
    </w:div>
    <w:div w:id="1331299446">
      <w:bodyDiv w:val="1"/>
      <w:marLeft w:val="0"/>
      <w:marRight w:val="0"/>
      <w:marTop w:val="0"/>
      <w:marBottom w:val="0"/>
      <w:divBdr>
        <w:top w:val="none" w:sz="0" w:space="0" w:color="auto"/>
        <w:left w:val="none" w:sz="0" w:space="0" w:color="auto"/>
        <w:bottom w:val="none" w:sz="0" w:space="0" w:color="auto"/>
        <w:right w:val="none" w:sz="0" w:space="0" w:color="auto"/>
      </w:divBdr>
    </w:div>
    <w:div w:id="1345327183">
      <w:bodyDiv w:val="1"/>
      <w:marLeft w:val="0"/>
      <w:marRight w:val="0"/>
      <w:marTop w:val="0"/>
      <w:marBottom w:val="0"/>
      <w:divBdr>
        <w:top w:val="none" w:sz="0" w:space="0" w:color="auto"/>
        <w:left w:val="none" w:sz="0" w:space="0" w:color="auto"/>
        <w:bottom w:val="none" w:sz="0" w:space="0" w:color="auto"/>
        <w:right w:val="none" w:sz="0" w:space="0" w:color="auto"/>
      </w:divBdr>
    </w:div>
    <w:div w:id="1357850824">
      <w:bodyDiv w:val="1"/>
      <w:marLeft w:val="0"/>
      <w:marRight w:val="0"/>
      <w:marTop w:val="0"/>
      <w:marBottom w:val="0"/>
      <w:divBdr>
        <w:top w:val="none" w:sz="0" w:space="0" w:color="auto"/>
        <w:left w:val="none" w:sz="0" w:space="0" w:color="auto"/>
        <w:bottom w:val="none" w:sz="0" w:space="0" w:color="auto"/>
        <w:right w:val="none" w:sz="0" w:space="0" w:color="auto"/>
      </w:divBdr>
    </w:div>
    <w:div w:id="1384938369">
      <w:bodyDiv w:val="1"/>
      <w:marLeft w:val="0"/>
      <w:marRight w:val="0"/>
      <w:marTop w:val="0"/>
      <w:marBottom w:val="0"/>
      <w:divBdr>
        <w:top w:val="none" w:sz="0" w:space="0" w:color="auto"/>
        <w:left w:val="none" w:sz="0" w:space="0" w:color="auto"/>
        <w:bottom w:val="none" w:sz="0" w:space="0" w:color="auto"/>
        <w:right w:val="none" w:sz="0" w:space="0" w:color="auto"/>
      </w:divBdr>
    </w:div>
    <w:div w:id="1438062767">
      <w:bodyDiv w:val="1"/>
      <w:marLeft w:val="0"/>
      <w:marRight w:val="0"/>
      <w:marTop w:val="0"/>
      <w:marBottom w:val="0"/>
      <w:divBdr>
        <w:top w:val="none" w:sz="0" w:space="0" w:color="auto"/>
        <w:left w:val="none" w:sz="0" w:space="0" w:color="auto"/>
        <w:bottom w:val="none" w:sz="0" w:space="0" w:color="auto"/>
        <w:right w:val="none" w:sz="0" w:space="0" w:color="auto"/>
      </w:divBdr>
    </w:div>
    <w:div w:id="1496921517">
      <w:bodyDiv w:val="1"/>
      <w:marLeft w:val="0"/>
      <w:marRight w:val="0"/>
      <w:marTop w:val="0"/>
      <w:marBottom w:val="0"/>
      <w:divBdr>
        <w:top w:val="none" w:sz="0" w:space="0" w:color="auto"/>
        <w:left w:val="none" w:sz="0" w:space="0" w:color="auto"/>
        <w:bottom w:val="none" w:sz="0" w:space="0" w:color="auto"/>
        <w:right w:val="none" w:sz="0" w:space="0" w:color="auto"/>
      </w:divBdr>
    </w:div>
    <w:div w:id="1599751332">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90454516">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28939698">
      <w:bodyDiv w:val="1"/>
      <w:marLeft w:val="0"/>
      <w:marRight w:val="0"/>
      <w:marTop w:val="0"/>
      <w:marBottom w:val="0"/>
      <w:divBdr>
        <w:top w:val="none" w:sz="0" w:space="0" w:color="auto"/>
        <w:left w:val="none" w:sz="0" w:space="0" w:color="auto"/>
        <w:bottom w:val="none" w:sz="0" w:space="0" w:color="auto"/>
        <w:right w:val="none" w:sz="0" w:space="0" w:color="auto"/>
      </w:divBdr>
    </w:div>
    <w:div w:id="2033723280">
      <w:bodyDiv w:val="1"/>
      <w:marLeft w:val="0"/>
      <w:marRight w:val="0"/>
      <w:marTop w:val="0"/>
      <w:marBottom w:val="0"/>
      <w:divBdr>
        <w:top w:val="none" w:sz="0" w:space="0" w:color="auto"/>
        <w:left w:val="none" w:sz="0" w:space="0" w:color="auto"/>
        <w:bottom w:val="none" w:sz="0" w:space="0" w:color="auto"/>
        <w:right w:val="none" w:sz="0" w:space="0" w:color="auto"/>
      </w:divBdr>
    </w:div>
    <w:div w:id="2045052913">
      <w:bodyDiv w:val="1"/>
      <w:marLeft w:val="0"/>
      <w:marRight w:val="0"/>
      <w:marTop w:val="0"/>
      <w:marBottom w:val="0"/>
      <w:divBdr>
        <w:top w:val="none" w:sz="0" w:space="0" w:color="auto"/>
        <w:left w:val="none" w:sz="0" w:space="0" w:color="auto"/>
        <w:bottom w:val="none" w:sz="0" w:space="0" w:color="auto"/>
        <w:right w:val="none" w:sz="0" w:space="0" w:color="auto"/>
      </w:divBdr>
    </w:div>
    <w:div w:id="2055615712">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forsvaret/forsvarsmateriell.no" TargetMode="Externa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23"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ACC42661256486CBF448DCF3112A062"/>
        <w:category>
          <w:name w:val="Generelt"/>
          <w:gallery w:val="placeholder"/>
        </w:category>
        <w:types>
          <w:type w:val="bbPlcHdr"/>
        </w:types>
        <w:behaviors>
          <w:behavior w:val="content"/>
        </w:behaviors>
        <w:guid w:val="{8079395A-F362-4420-ADC5-6E9D47D0F1C5}"/>
      </w:docPartPr>
      <w:docPartBody>
        <w:p w14:paraId="7E6B2502" w14:textId="24237F7B" w:rsidR="00A664F4" w:rsidRDefault="00A664F4" w:rsidP="00A664F4">
          <w:pPr>
            <w:pStyle w:val="7ACC42661256486CBF448DCF3112A062"/>
          </w:pPr>
          <w:r>
            <w:rPr>
              <w:rStyle w:val="Plassholdertekst"/>
            </w:rPr>
            <w:t>Klikk her for å skrive inn en dato.</w:t>
          </w:r>
        </w:p>
      </w:docPartBody>
    </w:docPart>
    <w:docPart>
      <w:docPartPr>
        <w:name w:val="ECD1D5362D534CFAB27C4863ED254960"/>
        <w:category>
          <w:name w:val="Generelt"/>
          <w:gallery w:val="placeholder"/>
        </w:category>
        <w:types>
          <w:type w:val="bbPlcHdr"/>
        </w:types>
        <w:behaviors>
          <w:behavior w:val="content"/>
        </w:behaviors>
        <w:guid w:val="{A37B10A9-D3B6-4819-8632-9E7DBF3A4944}"/>
      </w:docPartPr>
      <w:docPartBody>
        <w:p w14:paraId="0D6A2D27" w14:textId="5240F73F" w:rsidR="00A664F4" w:rsidRDefault="00A664F4" w:rsidP="00A664F4">
          <w:pPr>
            <w:pStyle w:val="ECD1D5362D534CFAB27C4863ED254960"/>
          </w:pPr>
          <w:r>
            <w:rPr>
              <w:rStyle w:val="Plassholdertekst"/>
            </w:rPr>
            <w:t>Klikk her for å skrive inn en dato.</w:t>
          </w:r>
        </w:p>
      </w:docPartBody>
    </w:docPart>
    <w:docPart>
      <w:docPartPr>
        <w:name w:val="59C4AC817A564CC9BC3FEF8F0BA5FC79"/>
        <w:category>
          <w:name w:val="Generelt"/>
          <w:gallery w:val="placeholder"/>
        </w:category>
        <w:types>
          <w:type w:val="bbPlcHdr"/>
        </w:types>
        <w:behaviors>
          <w:behavior w:val="content"/>
        </w:behaviors>
        <w:guid w:val="{92F49461-C36E-4F84-9C36-C9A219CDB4E9}"/>
      </w:docPartPr>
      <w:docPartBody>
        <w:p w14:paraId="05AFEB3B" w14:textId="6EC33CE4" w:rsidR="00A664F4" w:rsidRDefault="00A664F4" w:rsidP="00A664F4">
          <w:pPr>
            <w:pStyle w:val="59C4AC817A564CC9BC3FEF8F0BA5FC79"/>
          </w:pPr>
          <w:r>
            <w:rPr>
              <w:rStyle w:val="Plassholdertekst"/>
            </w:rPr>
            <w:t>Klikk her for å skrive inn en dato.</w:t>
          </w:r>
        </w:p>
      </w:docPartBody>
    </w:docPart>
    <w:docPart>
      <w:docPartPr>
        <w:name w:val="468B2AA559A3423EA96FD04C647354B5"/>
        <w:category>
          <w:name w:val="Generelt"/>
          <w:gallery w:val="placeholder"/>
        </w:category>
        <w:types>
          <w:type w:val="bbPlcHdr"/>
        </w:types>
        <w:behaviors>
          <w:behavior w:val="content"/>
        </w:behaviors>
        <w:guid w:val="{45AA3329-2C30-482E-B787-57E6ED705967}"/>
      </w:docPartPr>
      <w:docPartBody>
        <w:p w14:paraId="5D24114E" w14:textId="387BD71D" w:rsidR="00A664F4" w:rsidRDefault="00A664F4" w:rsidP="00A664F4">
          <w:pPr>
            <w:pStyle w:val="468B2AA559A3423EA96FD04C647354B5"/>
          </w:pPr>
          <w:r>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091"/>
    <w:rsid w:val="000968AD"/>
    <w:rsid w:val="00141AA9"/>
    <w:rsid w:val="00151E46"/>
    <w:rsid w:val="0017028C"/>
    <w:rsid w:val="001A28D8"/>
    <w:rsid w:val="001F008F"/>
    <w:rsid w:val="00291CB3"/>
    <w:rsid w:val="00311915"/>
    <w:rsid w:val="00385091"/>
    <w:rsid w:val="004910F3"/>
    <w:rsid w:val="004D15C4"/>
    <w:rsid w:val="005271F4"/>
    <w:rsid w:val="0072391C"/>
    <w:rsid w:val="00753B8F"/>
    <w:rsid w:val="007B24F3"/>
    <w:rsid w:val="008965C2"/>
    <w:rsid w:val="008F16B1"/>
    <w:rsid w:val="00954421"/>
    <w:rsid w:val="00A11A25"/>
    <w:rsid w:val="00A664F4"/>
    <w:rsid w:val="00AB284F"/>
    <w:rsid w:val="00B070FA"/>
    <w:rsid w:val="00B630B8"/>
    <w:rsid w:val="00C4726F"/>
    <w:rsid w:val="00CC5D17"/>
    <w:rsid w:val="00CE3715"/>
    <w:rsid w:val="00DD7FBA"/>
    <w:rsid w:val="00E45512"/>
    <w:rsid w:val="00E65A4E"/>
    <w:rsid w:val="00EA5EF0"/>
    <w:rsid w:val="00FC2D8D"/>
    <w:rsid w:val="00FD2C1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050B051B42A4C43B14E7FD3D9FE0D91">
    <w:name w:val="F050B051B42A4C43B14E7FD3D9FE0D91"/>
    <w:rsid w:val="00385091"/>
  </w:style>
  <w:style w:type="paragraph" w:customStyle="1" w:styleId="623AC43F75164018AA7726BB7BCBA6C3">
    <w:name w:val="623AC43F75164018AA7726BB7BCBA6C3"/>
    <w:rsid w:val="00385091"/>
  </w:style>
  <w:style w:type="paragraph" w:customStyle="1" w:styleId="F5D882C99E0349E2B404B82EABBC8ED1">
    <w:name w:val="F5D882C99E0349E2B404B82EABBC8ED1"/>
    <w:rsid w:val="00385091"/>
  </w:style>
  <w:style w:type="paragraph" w:customStyle="1" w:styleId="EA49EC81E71C4801970227D385938365">
    <w:name w:val="EA49EC81E71C4801970227D385938365"/>
    <w:rsid w:val="00385091"/>
  </w:style>
  <w:style w:type="paragraph" w:customStyle="1" w:styleId="1B5CCBB3C02D4C1BA9EAC8D840F6D6E0">
    <w:name w:val="1B5CCBB3C02D4C1BA9EAC8D840F6D6E0"/>
    <w:rsid w:val="00385091"/>
  </w:style>
  <w:style w:type="paragraph" w:customStyle="1" w:styleId="EC7F6907AA7E468281B7049C1B94E930">
    <w:name w:val="EC7F6907AA7E468281B7049C1B94E930"/>
    <w:rsid w:val="00385091"/>
  </w:style>
  <w:style w:type="paragraph" w:customStyle="1" w:styleId="B897A71C4798464FBED47D728A7244E5">
    <w:name w:val="B897A71C4798464FBED47D728A7244E5"/>
    <w:rsid w:val="00385091"/>
  </w:style>
  <w:style w:type="paragraph" w:customStyle="1" w:styleId="E8DEAC3106804293A9EA144E8A9B9548">
    <w:name w:val="E8DEAC3106804293A9EA144E8A9B9548"/>
    <w:rsid w:val="00385091"/>
  </w:style>
  <w:style w:type="paragraph" w:customStyle="1" w:styleId="BEFBEA0576AF4428B1CAB852DC4DEF13">
    <w:name w:val="BEFBEA0576AF4428B1CAB852DC4DEF13"/>
    <w:rsid w:val="00385091"/>
  </w:style>
  <w:style w:type="paragraph" w:customStyle="1" w:styleId="9426F28D9FDE4EDD9CEB566464B5A8D6">
    <w:name w:val="9426F28D9FDE4EDD9CEB566464B5A8D6"/>
    <w:rsid w:val="00385091"/>
  </w:style>
  <w:style w:type="paragraph" w:customStyle="1" w:styleId="117E67D693B7482688A70FC1A931310F">
    <w:name w:val="117E67D693B7482688A70FC1A931310F"/>
    <w:rsid w:val="00385091"/>
  </w:style>
  <w:style w:type="paragraph" w:customStyle="1" w:styleId="A9220256441946C1848EB5BB1D9C8EBE">
    <w:name w:val="A9220256441946C1848EB5BB1D9C8EBE"/>
    <w:rsid w:val="00385091"/>
  </w:style>
  <w:style w:type="character" w:styleId="Plassholdertekst">
    <w:name w:val="Placeholder Text"/>
    <w:basedOn w:val="Standardskriftforavsnitt"/>
    <w:uiPriority w:val="99"/>
    <w:semiHidden/>
    <w:rsid w:val="00A664F4"/>
  </w:style>
  <w:style w:type="paragraph" w:customStyle="1" w:styleId="9F546141D55247AC9B037993B89295C8">
    <w:name w:val="9F546141D55247AC9B037993B89295C8"/>
    <w:rsid w:val="00385091"/>
  </w:style>
  <w:style w:type="paragraph" w:customStyle="1" w:styleId="3F6CA37E54534D3E90F0F20106808153">
    <w:name w:val="3F6CA37E54534D3E90F0F20106808153"/>
    <w:rsid w:val="00385091"/>
  </w:style>
  <w:style w:type="paragraph" w:customStyle="1" w:styleId="FD3ACB83D3DA4B96ACAAC29E9F139495">
    <w:name w:val="FD3ACB83D3DA4B96ACAAC29E9F139495"/>
    <w:rsid w:val="00385091"/>
  </w:style>
  <w:style w:type="paragraph" w:customStyle="1" w:styleId="9ECB8A0C0052453BB92E25991A1811FD">
    <w:name w:val="9ECB8A0C0052453BB92E25991A1811FD"/>
    <w:rsid w:val="00385091"/>
  </w:style>
  <w:style w:type="paragraph" w:customStyle="1" w:styleId="38A26887704C4BDB9536F50F677C7F5E">
    <w:name w:val="38A26887704C4BDB9536F50F677C7F5E"/>
    <w:rsid w:val="00385091"/>
  </w:style>
  <w:style w:type="paragraph" w:customStyle="1" w:styleId="441EA6BDAB1243BBB485009FC9C9452F">
    <w:name w:val="441EA6BDAB1243BBB485009FC9C9452F"/>
    <w:rsid w:val="00385091"/>
  </w:style>
  <w:style w:type="paragraph" w:customStyle="1" w:styleId="E684BDB5CBDF447D91C8569766B61534">
    <w:name w:val="E684BDB5CBDF447D91C8569766B61534"/>
    <w:rsid w:val="00385091"/>
  </w:style>
  <w:style w:type="paragraph" w:customStyle="1" w:styleId="916597753F0B41529238DEC0D2ABBE5B">
    <w:name w:val="916597753F0B41529238DEC0D2ABBE5B"/>
    <w:rsid w:val="00385091"/>
  </w:style>
  <w:style w:type="paragraph" w:customStyle="1" w:styleId="364AFCEEE62E4D0E916B0B94FDF0DB93">
    <w:name w:val="364AFCEEE62E4D0E916B0B94FDF0DB93"/>
    <w:rsid w:val="00385091"/>
  </w:style>
  <w:style w:type="paragraph" w:customStyle="1" w:styleId="05B0C6BDA48445E7A3E7052A533FD872">
    <w:name w:val="05B0C6BDA48445E7A3E7052A533FD872"/>
    <w:rsid w:val="00385091"/>
  </w:style>
  <w:style w:type="paragraph" w:customStyle="1" w:styleId="EC1C671D3F954FC98A6E09380EE4A8AB">
    <w:name w:val="EC1C671D3F954FC98A6E09380EE4A8AB"/>
    <w:rsid w:val="00385091"/>
  </w:style>
  <w:style w:type="paragraph" w:customStyle="1" w:styleId="A2AE5FD3EC1846BD8EE32A7889DE5031">
    <w:name w:val="A2AE5FD3EC1846BD8EE32A7889DE5031"/>
    <w:rsid w:val="00385091"/>
  </w:style>
  <w:style w:type="paragraph" w:customStyle="1" w:styleId="BB52B5C70E06409FBBEE12329BBA2E04">
    <w:name w:val="BB52B5C70E06409FBBEE12329BBA2E04"/>
    <w:rsid w:val="00385091"/>
  </w:style>
  <w:style w:type="paragraph" w:customStyle="1" w:styleId="001AA6E12FBE4754A1618326F6D24E52">
    <w:name w:val="001AA6E12FBE4754A1618326F6D24E52"/>
    <w:rsid w:val="00385091"/>
  </w:style>
  <w:style w:type="paragraph" w:customStyle="1" w:styleId="C4FC040DB90244A59839E215E85CBC63">
    <w:name w:val="C4FC040DB90244A59839E215E85CBC63"/>
    <w:rsid w:val="00385091"/>
  </w:style>
  <w:style w:type="paragraph" w:customStyle="1" w:styleId="8C65336FE5BF4914A280334704688EF8">
    <w:name w:val="8C65336FE5BF4914A280334704688EF8"/>
    <w:rsid w:val="00385091"/>
  </w:style>
  <w:style w:type="paragraph" w:customStyle="1" w:styleId="75F80E5864404A57B278C5B4B7340A48">
    <w:name w:val="75F80E5864404A57B278C5B4B7340A48"/>
    <w:rsid w:val="00385091"/>
  </w:style>
  <w:style w:type="paragraph" w:customStyle="1" w:styleId="09A9FE9DB898420F8C3114E83F5466DC">
    <w:name w:val="09A9FE9DB898420F8C3114E83F5466DC"/>
    <w:rsid w:val="00385091"/>
  </w:style>
  <w:style w:type="paragraph" w:customStyle="1" w:styleId="ACB887F0612341B4876705D6BBFF94B8">
    <w:name w:val="ACB887F0612341B4876705D6BBFF94B8"/>
    <w:rsid w:val="00385091"/>
  </w:style>
  <w:style w:type="paragraph" w:customStyle="1" w:styleId="65CDBBE624BA42F4BCA4BBDBDD3D8F19">
    <w:name w:val="65CDBBE624BA42F4BCA4BBDBDD3D8F19"/>
    <w:rsid w:val="00385091"/>
  </w:style>
  <w:style w:type="paragraph" w:customStyle="1" w:styleId="A3B2854EDB254D6F9D1AD97E5754D2C3">
    <w:name w:val="A3B2854EDB254D6F9D1AD97E5754D2C3"/>
    <w:rsid w:val="00385091"/>
  </w:style>
  <w:style w:type="paragraph" w:customStyle="1" w:styleId="F4835D526A5244D3830070BC20411330">
    <w:name w:val="F4835D526A5244D3830070BC20411330"/>
    <w:rsid w:val="00385091"/>
  </w:style>
  <w:style w:type="paragraph" w:customStyle="1" w:styleId="FDA9B4AEC4D04EB6BB367519AD024C17">
    <w:name w:val="FDA9B4AEC4D04EB6BB367519AD024C17"/>
    <w:rsid w:val="00385091"/>
  </w:style>
  <w:style w:type="paragraph" w:customStyle="1" w:styleId="13DA71CD109648BEB9ED062178F114FB">
    <w:name w:val="13DA71CD109648BEB9ED062178F114FB"/>
    <w:rsid w:val="00385091"/>
  </w:style>
  <w:style w:type="paragraph" w:customStyle="1" w:styleId="1A6A64AC3A2E442FB1AF3DB60A056F2B">
    <w:name w:val="1A6A64AC3A2E442FB1AF3DB60A056F2B"/>
    <w:rsid w:val="00385091"/>
  </w:style>
  <w:style w:type="paragraph" w:customStyle="1" w:styleId="74A880FF906347C3ACEE0FEF34A4D8F3">
    <w:name w:val="74A880FF906347C3ACEE0FEF34A4D8F3"/>
    <w:rsid w:val="00385091"/>
  </w:style>
  <w:style w:type="paragraph" w:customStyle="1" w:styleId="3D09E4F835E84560834267F1A353237E">
    <w:name w:val="3D09E4F835E84560834267F1A353237E"/>
    <w:rsid w:val="00385091"/>
  </w:style>
  <w:style w:type="paragraph" w:customStyle="1" w:styleId="28429D19A83F41A4A1E4825903A3D442">
    <w:name w:val="28429D19A83F41A4A1E4825903A3D442"/>
    <w:rsid w:val="00385091"/>
  </w:style>
  <w:style w:type="paragraph" w:customStyle="1" w:styleId="9BBB1575ABBA4884919B65D0DF1BA03C">
    <w:name w:val="9BBB1575ABBA4884919B65D0DF1BA03C"/>
    <w:rsid w:val="00385091"/>
  </w:style>
  <w:style w:type="paragraph" w:customStyle="1" w:styleId="BF7B7DDC852B4AA189BF6F6CE323A7F5">
    <w:name w:val="BF7B7DDC852B4AA189BF6F6CE323A7F5"/>
    <w:rsid w:val="00385091"/>
  </w:style>
  <w:style w:type="paragraph" w:customStyle="1" w:styleId="291A946DB0E14F54B9F216771CCF13BD">
    <w:name w:val="291A946DB0E14F54B9F216771CCF13BD"/>
    <w:rsid w:val="00385091"/>
  </w:style>
  <w:style w:type="paragraph" w:customStyle="1" w:styleId="5B1CD4B63BD449FA8DC36E7E51DA5044">
    <w:name w:val="5B1CD4B63BD449FA8DC36E7E51DA5044"/>
    <w:rsid w:val="00385091"/>
  </w:style>
  <w:style w:type="paragraph" w:customStyle="1" w:styleId="43F740B2D45546569BCEE98F2B22E872">
    <w:name w:val="43F740B2D45546569BCEE98F2B22E872"/>
    <w:rsid w:val="00385091"/>
  </w:style>
  <w:style w:type="paragraph" w:customStyle="1" w:styleId="D3DCA5D613AD4B2292A1942915402F93">
    <w:name w:val="D3DCA5D613AD4B2292A1942915402F93"/>
    <w:rsid w:val="00385091"/>
  </w:style>
  <w:style w:type="paragraph" w:customStyle="1" w:styleId="0B2DCE9C97B14334B03F0EEB369A4268">
    <w:name w:val="0B2DCE9C97B14334B03F0EEB369A4268"/>
    <w:rsid w:val="00385091"/>
  </w:style>
  <w:style w:type="paragraph" w:customStyle="1" w:styleId="9784F94E115C41F0BA98A531681D38F1">
    <w:name w:val="9784F94E115C41F0BA98A531681D38F1"/>
    <w:rsid w:val="00385091"/>
  </w:style>
  <w:style w:type="paragraph" w:customStyle="1" w:styleId="656CE8194D4942F59F6C87664314DD4F">
    <w:name w:val="656CE8194D4942F59F6C87664314DD4F"/>
    <w:rsid w:val="00385091"/>
  </w:style>
  <w:style w:type="paragraph" w:customStyle="1" w:styleId="26FAFC41A0E74793A6BBD8B702669A82">
    <w:name w:val="26FAFC41A0E74793A6BBD8B702669A82"/>
    <w:rsid w:val="00385091"/>
  </w:style>
  <w:style w:type="paragraph" w:customStyle="1" w:styleId="9467EF97988642B6B42D3355FBCE76BD">
    <w:name w:val="9467EF97988642B6B42D3355FBCE76BD"/>
    <w:rsid w:val="00385091"/>
  </w:style>
  <w:style w:type="paragraph" w:customStyle="1" w:styleId="59F52955228942D0BAC1952B4373B265">
    <w:name w:val="59F52955228942D0BAC1952B4373B265"/>
    <w:rsid w:val="00385091"/>
  </w:style>
  <w:style w:type="paragraph" w:customStyle="1" w:styleId="4E96453F8325451A9E51175B2A1B3324">
    <w:name w:val="4E96453F8325451A9E51175B2A1B3324"/>
    <w:rsid w:val="00385091"/>
  </w:style>
  <w:style w:type="paragraph" w:customStyle="1" w:styleId="D7DE0A249B8C4525A294D8CCD327CD97">
    <w:name w:val="D7DE0A249B8C4525A294D8CCD327CD97"/>
    <w:rsid w:val="00385091"/>
  </w:style>
  <w:style w:type="paragraph" w:customStyle="1" w:styleId="04B65EAB227A4E089F9B6AD45D903003">
    <w:name w:val="04B65EAB227A4E089F9B6AD45D903003"/>
    <w:rsid w:val="00385091"/>
  </w:style>
  <w:style w:type="paragraph" w:customStyle="1" w:styleId="60BF15C9CC624EC696CF83FCA8888B44">
    <w:name w:val="60BF15C9CC624EC696CF83FCA8888B44"/>
    <w:rsid w:val="00385091"/>
  </w:style>
  <w:style w:type="paragraph" w:customStyle="1" w:styleId="29D29AC0598A4A8A9B7127D841CA1733">
    <w:name w:val="29D29AC0598A4A8A9B7127D841CA1733"/>
    <w:rsid w:val="00385091"/>
  </w:style>
  <w:style w:type="paragraph" w:customStyle="1" w:styleId="50A1C50D09BB401E9363BEB8AF9EBC12">
    <w:name w:val="50A1C50D09BB401E9363BEB8AF9EBC12"/>
    <w:rsid w:val="00385091"/>
  </w:style>
  <w:style w:type="paragraph" w:customStyle="1" w:styleId="C065749E1FF64CB19007F8F4695F3F61">
    <w:name w:val="C065749E1FF64CB19007F8F4695F3F61"/>
    <w:rsid w:val="00385091"/>
  </w:style>
  <w:style w:type="paragraph" w:customStyle="1" w:styleId="225F159AC323497989C611CDE3E9D900">
    <w:name w:val="225F159AC323497989C611CDE3E9D900"/>
    <w:rsid w:val="00385091"/>
  </w:style>
  <w:style w:type="paragraph" w:customStyle="1" w:styleId="EAE2AC10B61F4FF1B5C90B9B813C64FE">
    <w:name w:val="EAE2AC10B61F4FF1B5C90B9B813C64FE"/>
    <w:rsid w:val="00385091"/>
  </w:style>
  <w:style w:type="paragraph" w:customStyle="1" w:styleId="0F5FABD7F47341369C1712E0AEA8B3EB">
    <w:name w:val="0F5FABD7F47341369C1712E0AEA8B3EB"/>
    <w:rsid w:val="00385091"/>
  </w:style>
  <w:style w:type="paragraph" w:customStyle="1" w:styleId="A7CFF2B0C9E54225ADA3FE0D6F6FCAF9">
    <w:name w:val="A7CFF2B0C9E54225ADA3FE0D6F6FCAF9"/>
    <w:rsid w:val="00385091"/>
  </w:style>
  <w:style w:type="paragraph" w:customStyle="1" w:styleId="4B5B4F18EFF043CE84FF01ACA8CD1B5A">
    <w:name w:val="4B5B4F18EFF043CE84FF01ACA8CD1B5A"/>
    <w:rsid w:val="00385091"/>
  </w:style>
  <w:style w:type="paragraph" w:customStyle="1" w:styleId="0E598E5D571447F9AD6DE705D7EFE456">
    <w:name w:val="0E598E5D571447F9AD6DE705D7EFE456"/>
    <w:rsid w:val="00385091"/>
  </w:style>
  <w:style w:type="paragraph" w:customStyle="1" w:styleId="4E261CE593D74A16B0D4B485B7B0F12D">
    <w:name w:val="4E261CE593D74A16B0D4B485B7B0F12D"/>
    <w:rsid w:val="00385091"/>
  </w:style>
  <w:style w:type="paragraph" w:customStyle="1" w:styleId="E9AEABED857348CF9127A3EF37D6F033">
    <w:name w:val="E9AEABED857348CF9127A3EF37D6F033"/>
    <w:rsid w:val="00385091"/>
  </w:style>
  <w:style w:type="paragraph" w:customStyle="1" w:styleId="66F53C3AC12A4A249CF45EB6EA72EE16">
    <w:name w:val="66F53C3AC12A4A249CF45EB6EA72EE16"/>
    <w:rsid w:val="00385091"/>
  </w:style>
  <w:style w:type="paragraph" w:customStyle="1" w:styleId="E5CAFEFABBF94BF7896B99759C5FE9E5">
    <w:name w:val="E5CAFEFABBF94BF7896B99759C5FE9E5"/>
    <w:rsid w:val="00385091"/>
  </w:style>
  <w:style w:type="paragraph" w:customStyle="1" w:styleId="A8EDE5DA2D9943D3BC4966DA51C0EEC7">
    <w:name w:val="A8EDE5DA2D9943D3BC4966DA51C0EEC7"/>
    <w:rsid w:val="00385091"/>
  </w:style>
  <w:style w:type="paragraph" w:customStyle="1" w:styleId="4410F4A58A6D4CDC9582DBBD09A76E3D">
    <w:name w:val="4410F4A58A6D4CDC9582DBBD09A76E3D"/>
    <w:rsid w:val="00385091"/>
  </w:style>
  <w:style w:type="paragraph" w:customStyle="1" w:styleId="58A929AF7EBE4A96B51F7DC755335020">
    <w:name w:val="58A929AF7EBE4A96B51F7DC755335020"/>
    <w:rsid w:val="00385091"/>
  </w:style>
  <w:style w:type="paragraph" w:customStyle="1" w:styleId="EBB22705EECB4E99B47BA288835C75B1">
    <w:name w:val="EBB22705EECB4E99B47BA288835C75B1"/>
    <w:rsid w:val="00385091"/>
  </w:style>
  <w:style w:type="paragraph" w:customStyle="1" w:styleId="A1AF775B83014377B2EC842CF6EAF4CC">
    <w:name w:val="A1AF775B83014377B2EC842CF6EAF4CC"/>
    <w:rsid w:val="00385091"/>
  </w:style>
  <w:style w:type="paragraph" w:customStyle="1" w:styleId="B35579A6EDDA41E9896DBF7EEC010463">
    <w:name w:val="B35579A6EDDA41E9896DBF7EEC010463"/>
    <w:rsid w:val="00385091"/>
  </w:style>
  <w:style w:type="paragraph" w:customStyle="1" w:styleId="CA91519EE69D42ABAB5DF271AE3A1030">
    <w:name w:val="CA91519EE69D42ABAB5DF271AE3A1030"/>
    <w:rsid w:val="00385091"/>
  </w:style>
  <w:style w:type="paragraph" w:customStyle="1" w:styleId="C359AAE3A23C4F1EAA6402DE0CA9225B">
    <w:name w:val="C359AAE3A23C4F1EAA6402DE0CA9225B"/>
    <w:rsid w:val="00385091"/>
  </w:style>
  <w:style w:type="paragraph" w:customStyle="1" w:styleId="711C1BFC1CB54F2A890F89ED3B2EC2CD">
    <w:name w:val="711C1BFC1CB54F2A890F89ED3B2EC2CD"/>
    <w:rsid w:val="00385091"/>
  </w:style>
  <w:style w:type="paragraph" w:customStyle="1" w:styleId="2D2235FBA4894B2ABE8149360F667951">
    <w:name w:val="2D2235FBA4894B2ABE8149360F667951"/>
    <w:rsid w:val="00385091"/>
  </w:style>
  <w:style w:type="paragraph" w:customStyle="1" w:styleId="FAD3BE85E4AD42B2BD98C987F71C3189">
    <w:name w:val="FAD3BE85E4AD42B2BD98C987F71C3189"/>
    <w:rsid w:val="00151E46"/>
  </w:style>
  <w:style w:type="paragraph" w:customStyle="1" w:styleId="B56193CDFAB843F4B66A6303B3747C4C">
    <w:name w:val="B56193CDFAB843F4B66A6303B3747C4C"/>
    <w:rsid w:val="00151E46"/>
  </w:style>
  <w:style w:type="paragraph" w:customStyle="1" w:styleId="71E620BB059943A6B8AC50BEB8225C45">
    <w:name w:val="71E620BB059943A6B8AC50BEB8225C45"/>
    <w:rsid w:val="00151E46"/>
  </w:style>
  <w:style w:type="paragraph" w:customStyle="1" w:styleId="14D796BB17FF4F34B04A36171612E2D6">
    <w:name w:val="14D796BB17FF4F34B04A36171612E2D6"/>
    <w:rsid w:val="00151E46"/>
  </w:style>
  <w:style w:type="paragraph" w:customStyle="1" w:styleId="19BF89D6D5B94A168D0B5CEEDB3D31D2">
    <w:name w:val="19BF89D6D5B94A168D0B5CEEDB3D31D2"/>
    <w:rsid w:val="00151E46"/>
  </w:style>
  <w:style w:type="paragraph" w:customStyle="1" w:styleId="FC15CCC4696A445B8909073BBEEFCB92">
    <w:name w:val="FC15CCC4696A445B8909073BBEEFCB92"/>
    <w:rsid w:val="00151E46"/>
  </w:style>
  <w:style w:type="paragraph" w:customStyle="1" w:styleId="E6D6D11C973B4F86BF87CCA03853BAD2">
    <w:name w:val="E6D6D11C973B4F86BF87CCA03853BAD2"/>
    <w:rsid w:val="00151E46"/>
  </w:style>
  <w:style w:type="paragraph" w:customStyle="1" w:styleId="07058D83AFA947878092AF9807AB3F46">
    <w:name w:val="07058D83AFA947878092AF9807AB3F46"/>
    <w:rsid w:val="00151E46"/>
  </w:style>
  <w:style w:type="paragraph" w:customStyle="1" w:styleId="ABFE75B6399E4382B902E455B2897B22">
    <w:name w:val="ABFE75B6399E4382B902E455B2897B22"/>
    <w:rsid w:val="00151E46"/>
  </w:style>
  <w:style w:type="paragraph" w:customStyle="1" w:styleId="C2BF72C9528F48A890B9EA16CE9FA6E5">
    <w:name w:val="C2BF72C9528F48A890B9EA16CE9FA6E5"/>
    <w:rsid w:val="00151E46"/>
  </w:style>
  <w:style w:type="paragraph" w:customStyle="1" w:styleId="17250E17B8E24FABB9AE3F9556D023DE">
    <w:name w:val="17250E17B8E24FABB9AE3F9556D023DE"/>
    <w:rsid w:val="00151E46"/>
  </w:style>
  <w:style w:type="paragraph" w:customStyle="1" w:styleId="B9666015F52F48F7977C629580D381AE">
    <w:name w:val="B9666015F52F48F7977C629580D381AE"/>
    <w:rsid w:val="00151E46"/>
  </w:style>
  <w:style w:type="paragraph" w:customStyle="1" w:styleId="5F4B279E23E04BEFA562C5EB8CA604A2">
    <w:name w:val="5F4B279E23E04BEFA562C5EB8CA604A2"/>
    <w:rsid w:val="00151E46"/>
  </w:style>
  <w:style w:type="paragraph" w:customStyle="1" w:styleId="4861983EAA2C46FC9786AACF6D69A201">
    <w:name w:val="4861983EAA2C46FC9786AACF6D69A201"/>
    <w:rsid w:val="00151E46"/>
  </w:style>
  <w:style w:type="paragraph" w:customStyle="1" w:styleId="903590DA9EA0447CB3617553346E2099">
    <w:name w:val="903590DA9EA0447CB3617553346E2099"/>
    <w:rsid w:val="00151E46"/>
  </w:style>
  <w:style w:type="paragraph" w:customStyle="1" w:styleId="4BB23BE9FB7F47FC87DDEE14B07F449A">
    <w:name w:val="4BB23BE9FB7F47FC87DDEE14B07F449A"/>
    <w:rsid w:val="00151E46"/>
  </w:style>
  <w:style w:type="paragraph" w:customStyle="1" w:styleId="4D873A6E8C604D41AFE2A8B0E8EF97F9">
    <w:name w:val="4D873A6E8C604D41AFE2A8B0E8EF97F9"/>
    <w:rsid w:val="00151E46"/>
  </w:style>
  <w:style w:type="paragraph" w:customStyle="1" w:styleId="224BD885C93741B09A3A316D929BC0B4">
    <w:name w:val="224BD885C93741B09A3A316D929BC0B4"/>
    <w:rsid w:val="00151E46"/>
  </w:style>
  <w:style w:type="paragraph" w:customStyle="1" w:styleId="0E49701654F54B22ACCE5BF2B47FCAB0">
    <w:name w:val="0E49701654F54B22ACCE5BF2B47FCAB0"/>
    <w:rsid w:val="00151E46"/>
  </w:style>
  <w:style w:type="paragraph" w:customStyle="1" w:styleId="773DD3EA22994994832A46DCFA65FFE2">
    <w:name w:val="773DD3EA22994994832A46DCFA65FFE2"/>
    <w:rsid w:val="00151E46"/>
  </w:style>
  <w:style w:type="paragraph" w:customStyle="1" w:styleId="C81C040E353546BFB45ECC4514B7BBBD">
    <w:name w:val="C81C040E353546BFB45ECC4514B7BBBD"/>
    <w:rsid w:val="00151E46"/>
  </w:style>
  <w:style w:type="paragraph" w:customStyle="1" w:styleId="A1967E063A264855946E5E78D96A83C9">
    <w:name w:val="A1967E063A264855946E5E78D96A83C9"/>
    <w:rsid w:val="00151E46"/>
  </w:style>
  <w:style w:type="paragraph" w:customStyle="1" w:styleId="CD072FA983F9424A991B237870144B32">
    <w:name w:val="CD072FA983F9424A991B237870144B32"/>
    <w:rsid w:val="0017028C"/>
  </w:style>
  <w:style w:type="paragraph" w:customStyle="1" w:styleId="25A70230DF244F63BADD097EE4DB5352">
    <w:name w:val="25A70230DF244F63BADD097EE4DB5352"/>
    <w:rsid w:val="0017028C"/>
  </w:style>
  <w:style w:type="paragraph" w:customStyle="1" w:styleId="2006C2429118444E87C7AF48BCB3E735">
    <w:name w:val="2006C2429118444E87C7AF48BCB3E735"/>
    <w:rsid w:val="0017028C"/>
  </w:style>
  <w:style w:type="paragraph" w:customStyle="1" w:styleId="E00DB3387FA54ABB87FBD90814C4D86C">
    <w:name w:val="E00DB3387FA54ABB87FBD90814C4D86C"/>
    <w:rsid w:val="0017028C"/>
  </w:style>
  <w:style w:type="paragraph" w:customStyle="1" w:styleId="48F9802155A343AAB46C30EAC16CCA70">
    <w:name w:val="48F9802155A343AAB46C30EAC16CCA70"/>
    <w:rsid w:val="0017028C"/>
  </w:style>
  <w:style w:type="paragraph" w:customStyle="1" w:styleId="ADA63E313A424B6ABC9E2BC1AD617B60">
    <w:name w:val="ADA63E313A424B6ABC9E2BC1AD617B60"/>
    <w:rsid w:val="0017028C"/>
  </w:style>
  <w:style w:type="paragraph" w:customStyle="1" w:styleId="8ACC92761E07424BAE3BBD56778B73FE">
    <w:name w:val="8ACC92761E07424BAE3BBD56778B73FE"/>
    <w:rsid w:val="0017028C"/>
  </w:style>
  <w:style w:type="paragraph" w:customStyle="1" w:styleId="07DC84C78AAB446BBA6421D6F424CD6A">
    <w:name w:val="07DC84C78AAB446BBA6421D6F424CD6A"/>
    <w:rsid w:val="0017028C"/>
  </w:style>
  <w:style w:type="paragraph" w:customStyle="1" w:styleId="603650F81C1A4DB6846D5E1CF6149B55">
    <w:name w:val="603650F81C1A4DB6846D5E1CF6149B55"/>
    <w:rsid w:val="0017028C"/>
  </w:style>
  <w:style w:type="paragraph" w:customStyle="1" w:styleId="5B3A7FBD062447D48A47A658238F1E14">
    <w:name w:val="5B3A7FBD062447D48A47A658238F1E14"/>
    <w:rsid w:val="0017028C"/>
  </w:style>
  <w:style w:type="paragraph" w:customStyle="1" w:styleId="A483BFA8F9AD41FB8BF8720C1FB9A78F">
    <w:name w:val="A483BFA8F9AD41FB8BF8720C1FB9A78F"/>
    <w:rsid w:val="0017028C"/>
  </w:style>
  <w:style w:type="paragraph" w:customStyle="1" w:styleId="F52FCFAFBAC14A89923F10503862D987">
    <w:name w:val="F52FCFAFBAC14A89923F10503862D987"/>
    <w:rsid w:val="0017028C"/>
  </w:style>
  <w:style w:type="paragraph" w:customStyle="1" w:styleId="73FA94F0CBA645E38AC82C8D750F0732">
    <w:name w:val="73FA94F0CBA645E38AC82C8D750F0732"/>
    <w:rsid w:val="0017028C"/>
  </w:style>
  <w:style w:type="paragraph" w:customStyle="1" w:styleId="F9F9B18373034562B08870C674D334EA">
    <w:name w:val="F9F9B18373034562B08870C674D334EA"/>
    <w:rsid w:val="0017028C"/>
  </w:style>
  <w:style w:type="paragraph" w:customStyle="1" w:styleId="88C71D025AD34D7A8C0A4ACA128C9A9C">
    <w:name w:val="88C71D025AD34D7A8C0A4ACA128C9A9C"/>
    <w:rsid w:val="0017028C"/>
  </w:style>
  <w:style w:type="paragraph" w:customStyle="1" w:styleId="303549AC10324F7EB6BB090FF12D83F2">
    <w:name w:val="303549AC10324F7EB6BB090FF12D83F2"/>
    <w:rsid w:val="0017028C"/>
  </w:style>
  <w:style w:type="paragraph" w:customStyle="1" w:styleId="CBDDD8EE24484ACEBF34167D9AB2D244">
    <w:name w:val="CBDDD8EE24484ACEBF34167D9AB2D244"/>
    <w:rsid w:val="0017028C"/>
  </w:style>
  <w:style w:type="paragraph" w:customStyle="1" w:styleId="FC4B2B8947E14AAF985C6B49A7FA923C">
    <w:name w:val="FC4B2B8947E14AAF985C6B49A7FA923C"/>
    <w:rsid w:val="0017028C"/>
  </w:style>
  <w:style w:type="paragraph" w:customStyle="1" w:styleId="208397CC3D1046A7A16D2D2DBDACECE7">
    <w:name w:val="208397CC3D1046A7A16D2D2DBDACECE7"/>
    <w:rsid w:val="00753B8F"/>
  </w:style>
  <w:style w:type="paragraph" w:customStyle="1" w:styleId="030C4547A73C405EAF26338DDECD5EF0">
    <w:name w:val="030C4547A73C405EAF26338DDECD5EF0"/>
    <w:rsid w:val="00753B8F"/>
  </w:style>
  <w:style w:type="paragraph" w:customStyle="1" w:styleId="481DBB5A8B5047A1AA24CCC1C33F4FA1">
    <w:name w:val="481DBB5A8B5047A1AA24CCC1C33F4FA1"/>
    <w:rsid w:val="00753B8F"/>
  </w:style>
  <w:style w:type="paragraph" w:customStyle="1" w:styleId="BB630088CCCC41109003CCE1992517F4">
    <w:name w:val="BB630088CCCC41109003CCE1992517F4"/>
    <w:rsid w:val="00B070FA"/>
  </w:style>
  <w:style w:type="paragraph" w:customStyle="1" w:styleId="251586EBAA6D474EAC27750B0664064E">
    <w:name w:val="251586EBAA6D474EAC27750B0664064E"/>
    <w:rsid w:val="007B24F3"/>
    <w:pPr>
      <w:spacing w:after="200" w:line="276" w:lineRule="auto"/>
    </w:pPr>
  </w:style>
  <w:style w:type="paragraph" w:customStyle="1" w:styleId="622EA9B08C2E4996977B6DFAB14EBA2B">
    <w:name w:val="622EA9B08C2E4996977B6DFAB14EBA2B"/>
    <w:rsid w:val="007B24F3"/>
    <w:pPr>
      <w:spacing w:after="200" w:line="276" w:lineRule="auto"/>
    </w:pPr>
  </w:style>
  <w:style w:type="paragraph" w:customStyle="1" w:styleId="2663075E7FD648A59780DAC1F90E7638">
    <w:name w:val="2663075E7FD648A59780DAC1F90E7638"/>
    <w:rsid w:val="007B24F3"/>
    <w:pPr>
      <w:spacing w:after="200" w:line="276" w:lineRule="auto"/>
    </w:pPr>
  </w:style>
  <w:style w:type="paragraph" w:customStyle="1" w:styleId="27EDCE6224754DDDB0CEE11EF3C61658">
    <w:name w:val="27EDCE6224754DDDB0CEE11EF3C61658"/>
    <w:rsid w:val="007B24F3"/>
    <w:pPr>
      <w:spacing w:after="200" w:line="276" w:lineRule="auto"/>
    </w:pPr>
  </w:style>
  <w:style w:type="paragraph" w:customStyle="1" w:styleId="48872F94C6174F3BAC99048F8A84F9E9">
    <w:name w:val="48872F94C6174F3BAC99048F8A84F9E9"/>
    <w:rsid w:val="007B24F3"/>
    <w:pPr>
      <w:spacing w:after="200" w:line="276" w:lineRule="auto"/>
    </w:pPr>
  </w:style>
  <w:style w:type="paragraph" w:customStyle="1" w:styleId="000810349200493090F3ECAF48A3D19F">
    <w:name w:val="000810349200493090F3ECAF48A3D19F"/>
    <w:rsid w:val="00E45512"/>
    <w:pPr>
      <w:spacing w:after="200" w:line="276" w:lineRule="auto"/>
    </w:pPr>
  </w:style>
  <w:style w:type="paragraph" w:customStyle="1" w:styleId="2F729D219DAC4B489F8694759D49C31B">
    <w:name w:val="2F729D219DAC4B489F8694759D49C31B"/>
    <w:rsid w:val="00E45512"/>
    <w:pPr>
      <w:spacing w:after="200" w:line="276" w:lineRule="auto"/>
    </w:pPr>
  </w:style>
  <w:style w:type="paragraph" w:customStyle="1" w:styleId="31B74E1FF7DD438C937547D71B8F1257">
    <w:name w:val="31B74E1FF7DD438C937547D71B8F1257"/>
    <w:rsid w:val="00E45512"/>
    <w:pPr>
      <w:spacing w:after="200" w:line="276" w:lineRule="auto"/>
    </w:pPr>
  </w:style>
  <w:style w:type="paragraph" w:customStyle="1" w:styleId="6466807697A243A3A1DDCBD4622F699C">
    <w:name w:val="6466807697A243A3A1DDCBD4622F699C"/>
    <w:rsid w:val="00E45512"/>
    <w:pPr>
      <w:spacing w:after="200" w:line="276" w:lineRule="auto"/>
    </w:pPr>
  </w:style>
  <w:style w:type="paragraph" w:customStyle="1" w:styleId="B214BC04B2644295A408BED11562A939">
    <w:name w:val="B214BC04B2644295A408BED11562A939"/>
    <w:rsid w:val="00E45512"/>
    <w:pPr>
      <w:spacing w:after="200" w:line="276" w:lineRule="auto"/>
    </w:pPr>
  </w:style>
  <w:style w:type="paragraph" w:customStyle="1" w:styleId="28522DFD79864671B7E06158C19BADE8">
    <w:name w:val="28522DFD79864671B7E06158C19BADE8"/>
    <w:rsid w:val="00E45512"/>
    <w:pPr>
      <w:spacing w:after="200" w:line="276" w:lineRule="auto"/>
    </w:pPr>
  </w:style>
  <w:style w:type="paragraph" w:customStyle="1" w:styleId="33B5126460DA4E9CAE4704C04B2ACFE9">
    <w:name w:val="33B5126460DA4E9CAE4704C04B2ACFE9"/>
    <w:rsid w:val="00E45512"/>
    <w:pPr>
      <w:spacing w:after="200" w:line="276" w:lineRule="auto"/>
    </w:pPr>
  </w:style>
  <w:style w:type="paragraph" w:customStyle="1" w:styleId="214BFD7B9E64478DA851700DB245B201">
    <w:name w:val="214BFD7B9E64478DA851700DB245B201"/>
    <w:rsid w:val="00E45512"/>
    <w:pPr>
      <w:spacing w:after="200" w:line="276" w:lineRule="auto"/>
    </w:pPr>
  </w:style>
  <w:style w:type="paragraph" w:customStyle="1" w:styleId="1CE4615B5B264613AE0369D7A7BAAD24">
    <w:name w:val="1CE4615B5B264613AE0369D7A7BAAD24"/>
    <w:rsid w:val="00E45512"/>
    <w:pPr>
      <w:spacing w:after="200" w:line="276" w:lineRule="auto"/>
    </w:pPr>
  </w:style>
  <w:style w:type="paragraph" w:customStyle="1" w:styleId="1CF36D4EA1954D52827371C418CEB2BC">
    <w:name w:val="1CF36D4EA1954D52827371C418CEB2BC"/>
    <w:rsid w:val="00E45512"/>
    <w:pPr>
      <w:spacing w:after="200" w:line="276" w:lineRule="auto"/>
    </w:pPr>
  </w:style>
  <w:style w:type="paragraph" w:customStyle="1" w:styleId="1F01F137446C4AF9B20729F7C52CE91B">
    <w:name w:val="1F01F137446C4AF9B20729F7C52CE91B"/>
    <w:rsid w:val="00E45512"/>
    <w:pPr>
      <w:spacing w:after="200" w:line="276" w:lineRule="auto"/>
    </w:pPr>
  </w:style>
  <w:style w:type="paragraph" w:customStyle="1" w:styleId="FDE13658D4074FD19A4E26B68EF2D11B">
    <w:name w:val="FDE13658D4074FD19A4E26B68EF2D11B"/>
    <w:rsid w:val="00E45512"/>
    <w:pPr>
      <w:spacing w:after="200" w:line="276" w:lineRule="auto"/>
    </w:pPr>
  </w:style>
  <w:style w:type="paragraph" w:customStyle="1" w:styleId="4CF5D412F20D424B94BF0011D1B28EB4">
    <w:name w:val="4CF5D412F20D424B94BF0011D1B28EB4"/>
    <w:rsid w:val="00E45512"/>
    <w:pPr>
      <w:spacing w:after="200" w:line="276" w:lineRule="auto"/>
    </w:pPr>
  </w:style>
  <w:style w:type="paragraph" w:customStyle="1" w:styleId="71503405E8F845938F991BE6FBA220E5">
    <w:name w:val="71503405E8F845938F991BE6FBA220E5"/>
    <w:rsid w:val="00E45512"/>
    <w:pPr>
      <w:spacing w:after="200" w:line="276" w:lineRule="auto"/>
    </w:pPr>
  </w:style>
  <w:style w:type="paragraph" w:customStyle="1" w:styleId="EE80E6B37C2548D9BE3C11D2A40EED0E">
    <w:name w:val="EE80E6B37C2548D9BE3C11D2A40EED0E"/>
    <w:rsid w:val="00E45512"/>
    <w:pPr>
      <w:spacing w:after="200" w:line="276" w:lineRule="auto"/>
    </w:pPr>
  </w:style>
  <w:style w:type="paragraph" w:customStyle="1" w:styleId="6024D7AA4BCF4B0684F76365E6545376">
    <w:name w:val="6024D7AA4BCF4B0684F76365E6545376"/>
    <w:rsid w:val="00C4726F"/>
    <w:pPr>
      <w:spacing w:after="200" w:line="276" w:lineRule="auto"/>
    </w:pPr>
  </w:style>
  <w:style w:type="paragraph" w:customStyle="1" w:styleId="B7F401E1E5264E41AA28D81575D8BD44">
    <w:name w:val="B7F401E1E5264E41AA28D81575D8BD44"/>
    <w:rsid w:val="00C4726F"/>
    <w:pPr>
      <w:spacing w:after="200" w:line="276" w:lineRule="auto"/>
    </w:pPr>
  </w:style>
  <w:style w:type="paragraph" w:customStyle="1" w:styleId="2AEFF8DA961343F1BD4F8FC29A7A189C">
    <w:name w:val="2AEFF8DA961343F1BD4F8FC29A7A189C"/>
    <w:rsid w:val="00311915"/>
    <w:pPr>
      <w:spacing w:after="200" w:line="276" w:lineRule="auto"/>
    </w:pPr>
  </w:style>
  <w:style w:type="paragraph" w:customStyle="1" w:styleId="DE9949A102FF40D0BE3FFAEED7D4C559">
    <w:name w:val="DE9949A102FF40D0BE3FFAEED7D4C559"/>
    <w:rsid w:val="00311915"/>
    <w:pPr>
      <w:spacing w:after="200" w:line="276" w:lineRule="auto"/>
    </w:pPr>
  </w:style>
  <w:style w:type="paragraph" w:customStyle="1" w:styleId="816E77F4AB6B49EEAC3C03A4501005F1">
    <w:name w:val="816E77F4AB6B49EEAC3C03A4501005F1"/>
    <w:rsid w:val="00311915"/>
    <w:pPr>
      <w:spacing w:after="200" w:line="276" w:lineRule="auto"/>
    </w:pPr>
  </w:style>
  <w:style w:type="paragraph" w:customStyle="1" w:styleId="2C9AA29E633C4EC4A0251DB84D716481">
    <w:name w:val="2C9AA29E633C4EC4A0251DB84D716481"/>
    <w:pPr>
      <w:spacing w:after="200" w:line="276" w:lineRule="auto"/>
    </w:pPr>
  </w:style>
  <w:style w:type="paragraph" w:customStyle="1" w:styleId="7842754ECA66445AA25AC284A8A5EB86">
    <w:name w:val="7842754ECA66445AA25AC284A8A5EB86"/>
    <w:pPr>
      <w:spacing w:after="200" w:line="276" w:lineRule="auto"/>
    </w:pPr>
  </w:style>
  <w:style w:type="paragraph" w:customStyle="1" w:styleId="9BED4928BB6A410DAC04498B755E6134">
    <w:name w:val="9BED4928BB6A410DAC04498B755E6134"/>
    <w:pPr>
      <w:spacing w:after="200" w:line="276" w:lineRule="auto"/>
    </w:pPr>
  </w:style>
  <w:style w:type="paragraph" w:customStyle="1" w:styleId="0D7A6B8E84764AC582A6FC78243599DD">
    <w:name w:val="0D7A6B8E84764AC582A6FC78243599DD"/>
    <w:pPr>
      <w:spacing w:after="200" w:line="276" w:lineRule="auto"/>
    </w:pPr>
  </w:style>
  <w:style w:type="paragraph" w:customStyle="1" w:styleId="59F75FBA4D41420AAF6D212736B8AFEA">
    <w:name w:val="59F75FBA4D41420AAF6D212736B8AFEA"/>
    <w:pPr>
      <w:spacing w:after="200" w:line="276" w:lineRule="auto"/>
    </w:pPr>
  </w:style>
  <w:style w:type="paragraph" w:customStyle="1" w:styleId="7ACC42661256486CBF448DCF3112A062">
    <w:name w:val="7ACC42661256486CBF448DCF3112A062"/>
    <w:rsid w:val="00A664F4"/>
    <w:pPr>
      <w:spacing w:after="200" w:line="276" w:lineRule="auto"/>
    </w:pPr>
  </w:style>
  <w:style w:type="paragraph" w:customStyle="1" w:styleId="58A883C8570342BBACBD0F38B5604B2F">
    <w:name w:val="58A883C8570342BBACBD0F38B5604B2F"/>
    <w:rsid w:val="00A664F4"/>
    <w:pPr>
      <w:spacing w:after="200" w:line="276" w:lineRule="auto"/>
    </w:pPr>
  </w:style>
  <w:style w:type="paragraph" w:customStyle="1" w:styleId="0BEF7D3D8FB34C12974927B584AB99D3">
    <w:name w:val="0BEF7D3D8FB34C12974927B584AB99D3"/>
    <w:rsid w:val="00A664F4"/>
    <w:pPr>
      <w:spacing w:after="200" w:line="276" w:lineRule="auto"/>
    </w:pPr>
  </w:style>
  <w:style w:type="paragraph" w:customStyle="1" w:styleId="ECD1D5362D534CFAB27C4863ED254960">
    <w:name w:val="ECD1D5362D534CFAB27C4863ED254960"/>
    <w:rsid w:val="00A664F4"/>
    <w:pPr>
      <w:spacing w:after="200" w:line="276" w:lineRule="auto"/>
    </w:pPr>
  </w:style>
  <w:style w:type="paragraph" w:customStyle="1" w:styleId="59C4AC817A564CC9BC3FEF8F0BA5FC79">
    <w:name w:val="59C4AC817A564CC9BC3FEF8F0BA5FC79"/>
    <w:rsid w:val="00A664F4"/>
    <w:pPr>
      <w:spacing w:after="200" w:line="276" w:lineRule="auto"/>
    </w:pPr>
  </w:style>
  <w:style w:type="paragraph" w:customStyle="1" w:styleId="06A5D135F6FC437A9D428581EAF66A00">
    <w:name w:val="06A5D135F6FC437A9D428581EAF66A00"/>
    <w:rsid w:val="00A664F4"/>
    <w:pPr>
      <w:spacing w:after="200" w:line="276" w:lineRule="auto"/>
    </w:pPr>
  </w:style>
  <w:style w:type="paragraph" w:customStyle="1" w:styleId="0A02DB8DD8764024A256DD9333FCC6E3">
    <w:name w:val="0A02DB8DD8764024A256DD9333FCC6E3"/>
    <w:rsid w:val="00A664F4"/>
    <w:pPr>
      <w:spacing w:after="200" w:line="276" w:lineRule="auto"/>
    </w:pPr>
  </w:style>
  <w:style w:type="paragraph" w:customStyle="1" w:styleId="7ECEA7BE9E2E4099B2BF1047A23929E5">
    <w:name w:val="7ECEA7BE9E2E4099B2BF1047A23929E5"/>
    <w:rsid w:val="00A664F4"/>
    <w:pPr>
      <w:spacing w:after="200" w:line="276" w:lineRule="auto"/>
    </w:pPr>
  </w:style>
  <w:style w:type="paragraph" w:customStyle="1" w:styleId="468B2AA559A3423EA96FD04C647354B5">
    <w:name w:val="468B2AA559A3423EA96FD04C647354B5"/>
    <w:rsid w:val="00A664F4"/>
    <w:pPr>
      <w:spacing w:after="200" w:line="276" w:lineRule="auto"/>
    </w:pPr>
  </w:style>
  <w:style w:type="paragraph" w:customStyle="1" w:styleId="6F2F10C00DAC4642A3047EC9A3846B36">
    <w:name w:val="6F2F10C00DAC4642A3047EC9A3846B36"/>
    <w:rsid w:val="00B630B8"/>
    <w:pPr>
      <w:spacing w:after="200" w:line="276"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050B051B42A4C43B14E7FD3D9FE0D91">
    <w:name w:val="F050B051B42A4C43B14E7FD3D9FE0D91"/>
    <w:rsid w:val="00385091"/>
  </w:style>
  <w:style w:type="paragraph" w:customStyle="1" w:styleId="623AC43F75164018AA7726BB7BCBA6C3">
    <w:name w:val="623AC43F75164018AA7726BB7BCBA6C3"/>
    <w:rsid w:val="00385091"/>
  </w:style>
  <w:style w:type="paragraph" w:customStyle="1" w:styleId="F5D882C99E0349E2B404B82EABBC8ED1">
    <w:name w:val="F5D882C99E0349E2B404B82EABBC8ED1"/>
    <w:rsid w:val="00385091"/>
  </w:style>
  <w:style w:type="paragraph" w:customStyle="1" w:styleId="EA49EC81E71C4801970227D385938365">
    <w:name w:val="EA49EC81E71C4801970227D385938365"/>
    <w:rsid w:val="00385091"/>
  </w:style>
  <w:style w:type="paragraph" w:customStyle="1" w:styleId="1B5CCBB3C02D4C1BA9EAC8D840F6D6E0">
    <w:name w:val="1B5CCBB3C02D4C1BA9EAC8D840F6D6E0"/>
    <w:rsid w:val="00385091"/>
  </w:style>
  <w:style w:type="paragraph" w:customStyle="1" w:styleId="EC7F6907AA7E468281B7049C1B94E930">
    <w:name w:val="EC7F6907AA7E468281B7049C1B94E930"/>
    <w:rsid w:val="00385091"/>
  </w:style>
  <w:style w:type="paragraph" w:customStyle="1" w:styleId="B897A71C4798464FBED47D728A7244E5">
    <w:name w:val="B897A71C4798464FBED47D728A7244E5"/>
    <w:rsid w:val="00385091"/>
  </w:style>
  <w:style w:type="paragraph" w:customStyle="1" w:styleId="E8DEAC3106804293A9EA144E8A9B9548">
    <w:name w:val="E8DEAC3106804293A9EA144E8A9B9548"/>
    <w:rsid w:val="00385091"/>
  </w:style>
  <w:style w:type="paragraph" w:customStyle="1" w:styleId="BEFBEA0576AF4428B1CAB852DC4DEF13">
    <w:name w:val="BEFBEA0576AF4428B1CAB852DC4DEF13"/>
    <w:rsid w:val="00385091"/>
  </w:style>
  <w:style w:type="paragraph" w:customStyle="1" w:styleId="9426F28D9FDE4EDD9CEB566464B5A8D6">
    <w:name w:val="9426F28D9FDE4EDD9CEB566464B5A8D6"/>
    <w:rsid w:val="00385091"/>
  </w:style>
  <w:style w:type="paragraph" w:customStyle="1" w:styleId="117E67D693B7482688A70FC1A931310F">
    <w:name w:val="117E67D693B7482688A70FC1A931310F"/>
    <w:rsid w:val="00385091"/>
  </w:style>
  <w:style w:type="paragraph" w:customStyle="1" w:styleId="A9220256441946C1848EB5BB1D9C8EBE">
    <w:name w:val="A9220256441946C1848EB5BB1D9C8EBE"/>
    <w:rsid w:val="00385091"/>
  </w:style>
  <w:style w:type="character" w:styleId="Plassholdertekst">
    <w:name w:val="Placeholder Text"/>
    <w:basedOn w:val="Standardskriftforavsnitt"/>
    <w:uiPriority w:val="99"/>
    <w:semiHidden/>
    <w:rsid w:val="00A664F4"/>
  </w:style>
  <w:style w:type="paragraph" w:customStyle="1" w:styleId="9F546141D55247AC9B037993B89295C8">
    <w:name w:val="9F546141D55247AC9B037993B89295C8"/>
    <w:rsid w:val="00385091"/>
  </w:style>
  <w:style w:type="paragraph" w:customStyle="1" w:styleId="3F6CA37E54534D3E90F0F20106808153">
    <w:name w:val="3F6CA37E54534D3E90F0F20106808153"/>
    <w:rsid w:val="00385091"/>
  </w:style>
  <w:style w:type="paragraph" w:customStyle="1" w:styleId="FD3ACB83D3DA4B96ACAAC29E9F139495">
    <w:name w:val="FD3ACB83D3DA4B96ACAAC29E9F139495"/>
    <w:rsid w:val="00385091"/>
  </w:style>
  <w:style w:type="paragraph" w:customStyle="1" w:styleId="9ECB8A0C0052453BB92E25991A1811FD">
    <w:name w:val="9ECB8A0C0052453BB92E25991A1811FD"/>
    <w:rsid w:val="00385091"/>
  </w:style>
  <w:style w:type="paragraph" w:customStyle="1" w:styleId="38A26887704C4BDB9536F50F677C7F5E">
    <w:name w:val="38A26887704C4BDB9536F50F677C7F5E"/>
    <w:rsid w:val="00385091"/>
  </w:style>
  <w:style w:type="paragraph" w:customStyle="1" w:styleId="441EA6BDAB1243BBB485009FC9C9452F">
    <w:name w:val="441EA6BDAB1243BBB485009FC9C9452F"/>
    <w:rsid w:val="00385091"/>
  </w:style>
  <w:style w:type="paragraph" w:customStyle="1" w:styleId="E684BDB5CBDF447D91C8569766B61534">
    <w:name w:val="E684BDB5CBDF447D91C8569766B61534"/>
    <w:rsid w:val="00385091"/>
  </w:style>
  <w:style w:type="paragraph" w:customStyle="1" w:styleId="916597753F0B41529238DEC0D2ABBE5B">
    <w:name w:val="916597753F0B41529238DEC0D2ABBE5B"/>
    <w:rsid w:val="00385091"/>
  </w:style>
  <w:style w:type="paragraph" w:customStyle="1" w:styleId="364AFCEEE62E4D0E916B0B94FDF0DB93">
    <w:name w:val="364AFCEEE62E4D0E916B0B94FDF0DB93"/>
    <w:rsid w:val="00385091"/>
  </w:style>
  <w:style w:type="paragraph" w:customStyle="1" w:styleId="05B0C6BDA48445E7A3E7052A533FD872">
    <w:name w:val="05B0C6BDA48445E7A3E7052A533FD872"/>
    <w:rsid w:val="00385091"/>
  </w:style>
  <w:style w:type="paragraph" w:customStyle="1" w:styleId="EC1C671D3F954FC98A6E09380EE4A8AB">
    <w:name w:val="EC1C671D3F954FC98A6E09380EE4A8AB"/>
    <w:rsid w:val="00385091"/>
  </w:style>
  <w:style w:type="paragraph" w:customStyle="1" w:styleId="A2AE5FD3EC1846BD8EE32A7889DE5031">
    <w:name w:val="A2AE5FD3EC1846BD8EE32A7889DE5031"/>
    <w:rsid w:val="00385091"/>
  </w:style>
  <w:style w:type="paragraph" w:customStyle="1" w:styleId="BB52B5C70E06409FBBEE12329BBA2E04">
    <w:name w:val="BB52B5C70E06409FBBEE12329BBA2E04"/>
    <w:rsid w:val="00385091"/>
  </w:style>
  <w:style w:type="paragraph" w:customStyle="1" w:styleId="001AA6E12FBE4754A1618326F6D24E52">
    <w:name w:val="001AA6E12FBE4754A1618326F6D24E52"/>
    <w:rsid w:val="00385091"/>
  </w:style>
  <w:style w:type="paragraph" w:customStyle="1" w:styleId="C4FC040DB90244A59839E215E85CBC63">
    <w:name w:val="C4FC040DB90244A59839E215E85CBC63"/>
    <w:rsid w:val="00385091"/>
  </w:style>
  <w:style w:type="paragraph" w:customStyle="1" w:styleId="8C65336FE5BF4914A280334704688EF8">
    <w:name w:val="8C65336FE5BF4914A280334704688EF8"/>
    <w:rsid w:val="00385091"/>
  </w:style>
  <w:style w:type="paragraph" w:customStyle="1" w:styleId="75F80E5864404A57B278C5B4B7340A48">
    <w:name w:val="75F80E5864404A57B278C5B4B7340A48"/>
    <w:rsid w:val="00385091"/>
  </w:style>
  <w:style w:type="paragraph" w:customStyle="1" w:styleId="09A9FE9DB898420F8C3114E83F5466DC">
    <w:name w:val="09A9FE9DB898420F8C3114E83F5466DC"/>
    <w:rsid w:val="00385091"/>
  </w:style>
  <w:style w:type="paragraph" w:customStyle="1" w:styleId="ACB887F0612341B4876705D6BBFF94B8">
    <w:name w:val="ACB887F0612341B4876705D6BBFF94B8"/>
    <w:rsid w:val="00385091"/>
  </w:style>
  <w:style w:type="paragraph" w:customStyle="1" w:styleId="65CDBBE624BA42F4BCA4BBDBDD3D8F19">
    <w:name w:val="65CDBBE624BA42F4BCA4BBDBDD3D8F19"/>
    <w:rsid w:val="00385091"/>
  </w:style>
  <w:style w:type="paragraph" w:customStyle="1" w:styleId="A3B2854EDB254D6F9D1AD97E5754D2C3">
    <w:name w:val="A3B2854EDB254D6F9D1AD97E5754D2C3"/>
    <w:rsid w:val="00385091"/>
  </w:style>
  <w:style w:type="paragraph" w:customStyle="1" w:styleId="F4835D526A5244D3830070BC20411330">
    <w:name w:val="F4835D526A5244D3830070BC20411330"/>
    <w:rsid w:val="00385091"/>
  </w:style>
  <w:style w:type="paragraph" w:customStyle="1" w:styleId="FDA9B4AEC4D04EB6BB367519AD024C17">
    <w:name w:val="FDA9B4AEC4D04EB6BB367519AD024C17"/>
    <w:rsid w:val="00385091"/>
  </w:style>
  <w:style w:type="paragraph" w:customStyle="1" w:styleId="13DA71CD109648BEB9ED062178F114FB">
    <w:name w:val="13DA71CD109648BEB9ED062178F114FB"/>
    <w:rsid w:val="00385091"/>
  </w:style>
  <w:style w:type="paragraph" w:customStyle="1" w:styleId="1A6A64AC3A2E442FB1AF3DB60A056F2B">
    <w:name w:val="1A6A64AC3A2E442FB1AF3DB60A056F2B"/>
    <w:rsid w:val="00385091"/>
  </w:style>
  <w:style w:type="paragraph" w:customStyle="1" w:styleId="74A880FF906347C3ACEE0FEF34A4D8F3">
    <w:name w:val="74A880FF906347C3ACEE0FEF34A4D8F3"/>
    <w:rsid w:val="00385091"/>
  </w:style>
  <w:style w:type="paragraph" w:customStyle="1" w:styleId="3D09E4F835E84560834267F1A353237E">
    <w:name w:val="3D09E4F835E84560834267F1A353237E"/>
    <w:rsid w:val="00385091"/>
  </w:style>
  <w:style w:type="paragraph" w:customStyle="1" w:styleId="28429D19A83F41A4A1E4825903A3D442">
    <w:name w:val="28429D19A83F41A4A1E4825903A3D442"/>
    <w:rsid w:val="00385091"/>
  </w:style>
  <w:style w:type="paragraph" w:customStyle="1" w:styleId="9BBB1575ABBA4884919B65D0DF1BA03C">
    <w:name w:val="9BBB1575ABBA4884919B65D0DF1BA03C"/>
    <w:rsid w:val="00385091"/>
  </w:style>
  <w:style w:type="paragraph" w:customStyle="1" w:styleId="BF7B7DDC852B4AA189BF6F6CE323A7F5">
    <w:name w:val="BF7B7DDC852B4AA189BF6F6CE323A7F5"/>
    <w:rsid w:val="00385091"/>
  </w:style>
  <w:style w:type="paragraph" w:customStyle="1" w:styleId="291A946DB0E14F54B9F216771CCF13BD">
    <w:name w:val="291A946DB0E14F54B9F216771CCF13BD"/>
    <w:rsid w:val="00385091"/>
  </w:style>
  <w:style w:type="paragraph" w:customStyle="1" w:styleId="5B1CD4B63BD449FA8DC36E7E51DA5044">
    <w:name w:val="5B1CD4B63BD449FA8DC36E7E51DA5044"/>
    <w:rsid w:val="00385091"/>
  </w:style>
  <w:style w:type="paragraph" w:customStyle="1" w:styleId="43F740B2D45546569BCEE98F2B22E872">
    <w:name w:val="43F740B2D45546569BCEE98F2B22E872"/>
    <w:rsid w:val="00385091"/>
  </w:style>
  <w:style w:type="paragraph" w:customStyle="1" w:styleId="D3DCA5D613AD4B2292A1942915402F93">
    <w:name w:val="D3DCA5D613AD4B2292A1942915402F93"/>
    <w:rsid w:val="00385091"/>
  </w:style>
  <w:style w:type="paragraph" w:customStyle="1" w:styleId="0B2DCE9C97B14334B03F0EEB369A4268">
    <w:name w:val="0B2DCE9C97B14334B03F0EEB369A4268"/>
    <w:rsid w:val="00385091"/>
  </w:style>
  <w:style w:type="paragraph" w:customStyle="1" w:styleId="9784F94E115C41F0BA98A531681D38F1">
    <w:name w:val="9784F94E115C41F0BA98A531681D38F1"/>
    <w:rsid w:val="00385091"/>
  </w:style>
  <w:style w:type="paragraph" w:customStyle="1" w:styleId="656CE8194D4942F59F6C87664314DD4F">
    <w:name w:val="656CE8194D4942F59F6C87664314DD4F"/>
    <w:rsid w:val="00385091"/>
  </w:style>
  <w:style w:type="paragraph" w:customStyle="1" w:styleId="26FAFC41A0E74793A6BBD8B702669A82">
    <w:name w:val="26FAFC41A0E74793A6BBD8B702669A82"/>
    <w:rsid w:val="00385091"/>
  </w:style>
  <w:style w:type="paragraph" w:customStyle="1" w:styleId="9467EF97988642B6B42D3355FBCE76BD">
    <w:name w:val="9467EF97988642B6B42D3355FBCE76BD"/>
    <w:rsid w:val="00385091"/>
  </w:style>
  <w:style w:type="paragraph" w:customStyle="1" w:styleId="59F52955228942D0BAC1952B4373B265">
    <w:name w:val="59F52955228942D0BAC1952B4373B265"/>
    <w:rsid w:val="00385091"/>
  </w:style>
  <w:style w:type="paragraph" w:customStyle="1" w:styleId="4E96453F8325451A9E51175B2A1B3324">
    <w:name w:val="4E96453F8325451A9E51175B2A1B3324"/>
    <w:rsid w:val="00385091"/>
  </w:style>
  <w:style w:type="paragraph" w:customStyle="1" w:styleId="D7DE0A249B8C4525A294D8CCD327CD97">
    <w:name w:val="D7DE0A249B8C4525A294D8CCD327CD97"/>
    <w:rsid w:val="00385091"/>
  </w:style>
  <w:style w:type="paragraph" w:customStyle="1" w:styleId="04B65EAB227A4E089F9B6AD45D903003">
    <w:name w:val="04B65EAB227A4E089F9B6AD45D903003"/>
    <w:rsid w:val="00385091"/>
  </w:style>
  <w:style w:type="paragraph" w:customStyle="1" w:styleId="60BF15C9CC624EC696CF83FCA8888B44">
    <w:name w:val="60BF15C9CC624EC696CF83FCA8888B44"/>
    <w:rsid w:val="00385091"/>
  </w:style>
  <w:style w:type="paragraph" w:customStyle="1" w:styleId="29D29AC0598A4A8A9B7127D841CA1733">
    <w:name w:val="29D29AC0598A4A8A9B7127D841CA1733"/>
    <w:rsid w:val="00385091"/>
  </w:style>
  <w:style w:type="paragraph" w:customStyle="1" w:styleId="50A1C50D09BB401E9363BEB8AF9EBC12">
    <w:name w:val="50A1C50D09BB401E9363BEB8AF9EBC12"/>
    <w:rsid w:val="00385091"/>
  </w:style>
  <w:style w:type="paragraph" w:customStyle="1" w:styleId="C065749E1FF64CB19007F8F4695F3F61">
    <w:name w:val="C065749E1FF64CB19007F8F4695F3F61"/>
    <w:rsid w:val="00385091"/>
  </w:style>
  <w:style w:type="paragraph" w:customStyle="1" w:styleId="225F159AC323497989C611CDE3E9D900">
    <w:name w:val="225F159AC323497989C611CDE3E9D900"/>
    <w:rsid w:val="00385091"/>
  </w:style>
  <w:style w:type="paragraph" w:customStyle="1" w:styleId="EAE2AC10B61F4FF1B5C90B9B813C64FE">
    <w:name w:val="EAE2AC10B61F4FF1B5C90B9B813C64FE"/>
    <w:rsid w:val="00385091"/>
  </w:style>
  <w:style w:type="paragraph" w:customStyle="1" w:styleId="0F5FABD7F47341369C1712E0AEA8B3EB">
    <w:name w:val="0F5FABD7F47341369C1712E0AEA8B3EB"/>
    <w:rsid w:val="00385091"/>
  </w:style>
  <w:style w:type="paragraph" w:customStyle="1" w:styleId="A7CFF2B0C9E54225ADA3FE0D6F6FCAF9">
    <w:name w:val="A7CFF2B0C9E54225ADA3FE0D6F6FCAF9"/>
    <w:rsid w:val="00385091"/>
  </w:style>
  <w:style w:type="paragraph" w:customStyle="1" w:styleId="4B5B4F18EFF043CE84FF01ACA8CD1B5A">
    <w:name w:val="4B5B4F18EFF043CE84FF01ACA8CD1B5A"/>
    <w:rsid w:val="00385091"/>
  </w:style>
  <w:style w:type="paragraph" w:customStyle="1" w:styleId="0E598E5D571447F9AD6DE705D7EFE456">
    <w:name w:val="0E598E5D571447F9AD6DE705D7EFE456"/>
    <w:rsid w:val="00385091"/>
  </w:style>
  <w:style w:type="paragraph" w:customStyle="1" w:styleId="4E261CE593D74A16B0D4B485B7B0F12D">
    <w:name w:val="4E261CE593D74A16B0D4B485B7B0F12D"/>
    <w:rsid w:val="00385091"/>
  </w:style>
  <w:style w:type="paragraph" w:customStyle="1" w:styleId="E9AEABED857348CF9127A3EF37D6F033">
    <w:name w:val="E9AEABED857348CF9127A3EF37D6F033"/>
    <w:rsid w:val="00385091"/>
  </w:style>
  <w:style w:type="paragraph" w:customStyle="1" w:styleId="66F53C3AC12A4A249CF45EB6EA72EE16">
    <w:name w:val="66F53C3AC12A4A249CF45EB6EA72EE16"/>
    <w:rsid w:val="00385091"/>
  </w:style>
  <w:style w:type="paragraph" w:customStyle="1" w:styleId="E5CAFEFABBF94BF7896B99759C5FE9E5">
    <w:name w:val="E5CAFEFABBF94BF7896B99759C5FE9E5"/>
    <w:rsid w:val="00385091"/>
  </w:style>
  <w:style w:type="paragraph" w:customStyle="1" w:styleId="A8EDE5DA2D9943D3BC4966DA51C0EEC7">
    <w:name w:val="A8EDE5DA2D9943D3BC4966DA51C0EEC7"/>
    <w:rsid w:val="00385091"/>
  </w:style>
  <w:style w:type="paragraph" w:customStyle="1" w:styleId="4410F4A58A6D4CDC9582DBBD09A76E3D">
    <w:name w:val="4410F4A58A6D4CDC9582DBBD09A76E3D"/>
    <w:rsid w:val="00385091"/>
  </w:style>
  <w:style w:type="paragraph" w:customStyle="1" w:styleId="58A929AF7EBE4A96B51F7DC755335020">
    <w:name w:val="58A929AF7EBE4A96B51F7DC755335020"/>
    <w:rsid w:val="00385091"/>
  </w:style>
  <w:style w:type="paragraph" w:customStyle="1" w:styleId="EBB22705EECB4E99B47BA288835C75B1">
    <w:name w:val="EBB22705EECB4E99B47BA288835C75B1"/>
    <w:rsid w:val="00385091"/>
  </w:style>
  <w:style w:type="paragraph" w:customStyle="1" w:styleId="A1AF775B83014377B2EC842CF6EAF4CC">
    <w:name w:val="A1AF775B83014377B2EC842CF6EAF4CC"/>
    <w:rsid w:val="00385091"/>
  </w:style>
  <w:style w:type="paragraph" w:customStyle="1" w:styleId="B35579A6EDDA41E9896DBF7EEC010463">
    <w:name w:val="B35579A6EDDA41E9896DBF7EEC010463"/>
    <w:rsid w:val="00385091"/>
  </w:style>
  <w:style w:type="paragraph" w:customStyle="1" w:styleId="CA91519EE69D42ABAB5DF271AE3A1030">
    <w:name w:val="CA91519EE69D42ABAB5DF271AE3A1030"/>
    <w:rsid w:val="00385091"/>
  </w:style>
  <w:style w:type="paragraph" w:customStyle="1" w:styleId="C359AAE3A23C4F1EAA6402DE0CA9225B">
    <w:name w:val="C359AAE3A23C4F1EAA6402DE0CA9225B"/>
    <w:rsid w:val="00385091"/>
  </w:style>
  <w:style w:type="paragraph" w:customStyle="1" w:styleId="711C1BFC1CB54F2A890F89ED3B2EC2CD">
    <w:name w:val="711C1BFC1CB54F2A890F89ED3B2EC2CD"/>
    <w:rsid w:val="00385091"/>
  </w:style>
  <w:style w:type="paragraph" w:customStyle="1" w:styleId="2D2235FBA4894B2ABE8149360F667951">
    <w:name w:val="2D2235FBA4894B2ABE8149360F667951"/>
    <w:rsid w:val="00385091"/>
  </w:style>
  <w:style w:type="paragraph" w:customStyle="1" w:styleId="FAD3BE85E4AD42B2BD98C987F71C3189">
    <w:name w:val="FAD3BE85E4AD42B2BD98C987F71C3189"/>
    <w:rsid w:val="00151E46"/>
  </w:style>
  <w:style w:type="paragraph" w:customStyle="1" w:styleId="B56193CDFAB843F4B66A6303B3747C4C">
    <w:name w:val="B56193CDFAB843F4B66A6303B3747C4C"/>
    <w:rsid w:val="00151E46"/>
  </w:style>
  <w:style w:type="paragraph" w:customStyle="1" w:styleId="71E620BB059943A6B8AC50BEB8225C45">
    <w:name w:val="71E620BB059943A6B8AC50BEB8225C45"/>
    <w:rsid w:val="00151E46"/>
  </w:style>
  <w:style w:type="paragraph" w:customStyle="1" w:styleId="14D796BB17FF4F34B04A36171612E2D6">
    <w:name w:val="14D796BB17FF4F34B04A36171612E2D6"/>
    <w:rsid w:val="00151E46"/>
  </w:style>
  <w:style w:type="paragraph" w:customStyle="1" w:styleId="19BF89D6D5B94A168D0B5CEEDB3D31D2">
    <w:name w:val="19BF89D6D5B94A168D0B5CEEDB3D31D2"/>
    <w:rsid w:val="00151E46"/>
  </w:style>
  <w:style w:type="paragraph" w:customStyle="1" w:styleId="FC15CCC4696A445B8909073BBEEFCB92">
    <w:name w:val="FC15CCC4696A445B8909073BBEEFCB92"/>
    <w:rsid w:val="00151E46"/>
  </w:style>
  <w:style w:type="paragraph" w:customStyle="1" w:styleId="E6D6D11C973B4F86BF87CCA03853BAD2">
    <w:name w:val="E6D6D11C973B4F86BF87CCA03853BAD2"/>
    <w:rsid w:val="00151E46"/>
  </w:style>
  <w:style w:type="paragraph" w:customStyle="1" w:styleId="07058D83AFA947878092AF9807AB3F46">
    <w:name w:val="07058D83AFA947878092AF9807AB3F46"/>
    <w:rsid w:val="00151E46"/>
  </w:style>
  <w:style w:type="paragraph" w:customStyle="1" w:styleId="ABFE75B6399E4382B902E455B2897B22">
    <w:name w:val="ABFE75B6399E4382B902E455B2897B22"/>
    <w:rsid w:val="00151E46"/>
  </w:style>
  <w:style w:type="paragraph" w:customStyle="1" w:styleId="C2BF72C9528F48A890B9EA16CE9FA6E5">
    <w:name w:val="C2BF72C9528F48A890B9EA16CE9FA6E5"/>
    <w:rsid w:val="00151E46"/>
  </w:style>
  <w:style w:type="paragraph" w:customStyle="1" w:styleId="17250E17B8E24FABB9AE3F9556D023DE">
    <w:name w:val="17250E17B8E24FABB9AE3F9556D023DE"/>
    <w:rsid w:val="00151E46"/>
  </w:style>
  <w:style w:type="paragraph" w:customStyle="1" w:styleId="B9666015F52F48F7977C629580D381AE">
    <w:name w:val="B9666015F52F48F7977C629580D381AE"/>
    <w:rsid w:val="00151E46"/>
  </w:style>
  <w:style w:type="paragraph" w:customStyle="1" w:styleId="5F4B279E23E04BEFA562C5EB8CA604A2">
    <w:name w:val="5F4B279E23E04BEFA562C5EB8CA604A2"/>
    <w:rsid w:val="00151E46"/>
  </w:style>
  <w:style w:type="paragraph" w:customStyle="1" w:styleId="4861983EAA2C46FC9786AACF6D69A201">
    <w:name w:val="4861983EAA2C46FC9786AACF6D69A201"/>
    <w:rsid w:val="00151E46"/>
  </w:style>
  <w:style w:type="paragraph" w:customStyle="1" w:styleId="903590DA9EA0447CB3617553346E2099">
    <w:name w:val="903590DA9EA0447CB3617553346E2099"/>
    <w:rsid w:val="00151E46"/>
  </w:style>
  <w:style w:type="paragraph" w:customStyle="1" w:styleId="4BB23BE9FB7F47FC87DDEE14B07F449A">
    <w:name w:val="4BB23BE9FB7F47FC87DDEE14B07F449A"/>
    <w:rsid w:val="00151E46"/>
  </w:style>
  <w:style w:type="paragraph" w:customStyle="1" w:styleId="4D873A6E8C604D41AFE2A8B0E8EF97F9">
    <w:name w:val="4D873A6E8C604D41AFE2A8B0E8EF97F9"/>
    <w:rsid w:val="00151E46"/>
  </w:style>
  <w:style w:type="paragraph" w:customStyle="1" w:styleId="224BD885C93741B09A3A316D929BC0B4">
    <w:name w:val="224BD885C93741B09A3A316D929BC0B4"/>
    <w:rsid w:val="00151E46"/>
  </w:style>
  <w:style w:type="paragraph" w:customStyle="1" w:styleId="0E49701654F54B22ACCE5BF2B47FCAB0">
    <w:name w:val="0E49701654F54B22ACCE5BF2B47FCAB0"/>
    <w:rsid w:val="00151E46"/>
  </w:style>
  <w:style w:type="paragraph" w:customStyle="1" w:styleId="773DD3EA22994994832A46DCFA65FFE2">
    <w:name w:val="773DD3EA22994994832A46DCFA65FFE2"/>
    <w:rsid w:val="00151E46"/>
  </w:style>
  <w:style w:type="paragraph" w:customStyle="1" w:styleId="C81C040E353546BFB45ECC4514B7BBBD">
    <w:name w:val="C81C040E353546BFB45ECC4514B7BBBD"/>
    <w:rsid w:val="00151E46"/>
  </w:style>
  <w:style w:type="paragraph" w:customStyle="1" w:styleId="A1967E063A264855946E5E78D96A83C9">
    <w:name w:val="A1967E063A264855946E5E78D96A83C9"/>
    <w:rsid w:val="00151E46"/>
  </w:style>
  <w:style w:type="paragraph" w:customStyle="1" w:styleId="CD072FA983F9424A991B237870144B32">
    <w:name w:val="CD072FA983F9424A991B237870144B32"/>
    <w:rsid w:val="0017028C"/>
  </w:style>
  <w:style w:type="paragraph" w:customStyle="1" w:styleId="25A70230DF244F63BADD097EE4DB5352">
    <w:name w:val="25A70230DF244F63BADD097EE4DB5352"/>
    <w:rsid w:val="0017028C"/>
  </w:style>
  <w:style w:type="paragraph" w:customStyle="1" w:styleId="2006C2429118444E87C7AF48BCB3E735">
    <w:name w:val="2006C2429118444E87C7AF48BCB3E735"/>
    <w:rsid w:val="0017028C"/>
  </w:style>
  <w:style w:type="paragraph" w:customStyle="1" w:styleId="E00DB3387FA54ABB87FBD90814C4D86C">
    <w:name w:val="E00DB3387FA54ABB87FBD90814C4D86C"/>
    <w:rsid w:val="0017028C"/>
  </w:style>
  <w:style w:type="paragraph" w:customStyle="1" w:styleId="48F9802155A343AAB46C30EAC16CCA70">
    <w:name w:val="48F9802155A343AAB46C30EAC16CCA70"/>
    <w:rsid w:val="0017028C"/>
  </w:style>
  <w:style w:type="paragraph" w:customStyle="1" w:styleId="ADA63E313A424B6ABC9E2BC1AD617B60">
    <w:name w:val="ADA63E313A424B6ABC9E2BC1AD617B60"/>
    <w:rsid w:val="0017028C"/>
  </w:style>
  <w:style w:type="paragraph" w:customStyle="1" w:styleId="8ACC92761E07424BAE3BBD56778B73FE">
    <w:name w:val="8ACC92761E07424BAE3BBD56778B73FE"/>
    <w:rsid w:val="0017028C"/>
  </w:style>
  <w:style w:type="paragraph" w:customStyle="1" w:styleId="07DC84C78AAB446BBA6421D6F424CD6A">
    <w:name w:val="07DC84C78AAB446BBA6421D6F424CD6A"/>
    <w:rsid w:val="0017028C"/>
  </w:style>
  <w:style w:type="paragraph" w:customStyle="1" w:styleId="603650F81C1A4DB6846D5E1CF6149B55">
    <w:name w:val="603650F81C1A4DB6846D5E1CF6149B55"/>
    <w:rsid w:val="0017028C"/>
  </w:style>
  <w:style w:type="paragraph" w:customStyle="1" w:styleId="5B3A7FBD062447D48A47A658238F1E14">
    <w:name w:val="5B3A7FBD062447D48A47A658238F1E14"/>
    <w:rsid w:val="0017028C"/>
  </w:style>
  <w:style w:type="paragraph" w:customStyle="1" w:styleId="A483BFA8F9AD41FB8BF8720C1FB9A78F">
    <w:name w:val="A483BFA8F9AD41FB8BF8720C1FB9A78F"/>
    <w:rsid w:val="0017028C"/>
  </w:style>
  <w:style w:type="paragraph" w:customStyle="1" w:styleId="F52FCFAFBAC14A89923F10503862D987">
    <w:name w:val="F52FCFAFBAC14A89923F10503862D987"/>
    <w:rsid w:val="0017028C"/>
  </w:style>
  <w:style w:type="paragraph" w:customStyle="1" w:styleId="73FA94F0CBA645E38AC82C8D750F0732">
    <w:name w:val="73FA94F0CBA645E38AC82C8D750F0732"/>
    <w:rsid w:val="0017028C"/>
  </w:style>
  <w:style w:type="paragraph" w:customStyle="1" w:styleId="F9F9B18373034562B08870C674D334EA">
    <w:name w:val="F9F9B18373034562B08870C674D334EA"/>
    <w:rsid w:val="0017028C"/>
  </w:style>
  <w:style w:type="paragraph" w:customStyle="1" w:styleId="88C71D025AD34D7A8C0A4ACA128C9A9C">
    <w:name w:val="88C71D025AD34D7A8C0A4ACA128C9A9C"/>
    <w:rsid w:val="0017028C"/>
  </w:style>
  <w:style w:type="paragraph" w:customStyle="1" w:styleId="303549AC10324F7EB6BB090FF12D83F2">
    <w:name w:val="303549AC10324F7EB6BB090FF12D83F2"/>
    <w:rsid w:val="0017028C"/>
  </w:style>
  <w:style w:type="paragraph" w:customStyle="1" w:styleId="CBDDD8EE24484ACEBF34167D9AB2D244">
    <w:name w:val="CBDDD8EE24484ACEBF34167D9AB2D244"/>
    <w:rsid w:val="0017028C"/>
  </w:style>
  <w:style w:type="paragraph" w:customStyle="1" w:styleId="FC4B2B8947E14AAF985C6B49A7FA923C">
    <w:name w:val="FC4B2B8947E14AAF985C6B49A7FA923C"/>
    <w:rsid w:val="0017028C"/>
  </w:style>
  <w:style w:type="paragraph" w:customStyle="1" w:styleId="208397CC3D1046A7A16D2D2DBDACECE7">
    <w:name w:val="208397CC3D1046A7A16D2D2DBDACECE7"/>
    <w:rsid w:val="00753B8F"/>
  </w:style>
  <w:style w:type="paragraph" w:customStyle="1" w:styleId="030C4547A73C405EAF26338DDECD5EF0">
    <w:name w:val="030C4547A73C405EAF26338DDECD5EF0"/>
    <w:rsid w:val="00753B8F"/>
  </w:style>
  <w:style w:type="paragraph" w:customStyle="1" w:styleId="481DBB5A8B5047A1AA24CCC1C33F4FA1">
    <w:name w:val="481DBB5A8B5047A1AA24CCC1C33F4FA1"/>
    <w:rsid w:val="00753B8F"/>
  </w:style>
  <w:style w:type="paragraph" w:customStyle="1" w:styleId="BB630088CCCC41109003CCE1992517F4">
    <w:name w:val="BB630088CCCC41109003CCE1992517F4"/>
    <w:rsid w:val="00B070FA"/>
  </w:style>
  <w:style w:type="paragraph" w:customStyle="1" w:styleId="251586EBAA6D474EAC27750B0664064E">
    <w:name w:val="251586EBAA6D474EAC27750B0664064E"/>
    <w:rsid w:val="007B24F3"/>
    <w:pPr>
      <w:spacing w:after="200" w:line="276" w:lineRule="auto"/>
    </w:pPr>
  </w:style>
  <w:style w:type="paragraph" w:customStyle="1" w:styleId="622EA9B08C2E4996977B6DFAB14EBA2B">
    <w:name w:val="622EA9B08C2E4996977B6DFAB14EBA2B"/>
    <w:rsid w:val="007B24F3"/>
    <w:pPr>
      <w:spacing w:after="200" w:line="276" w:lineRule="auto"/>
    </w:pPr>
  </w:style>
  <w:style w:type="paragraph" w:customStyle="1" w:styleId="2663075E7FD648A59780DAC1F90E7638">
    <w:name w:val="2663075E7FD648A59780DAC1F90E7638"/>
    <w:rsid w:val="007B24F3"/>
    <w:pPr>
      <w:spacing w:after="200" w:line="276" w:lineRule="auto"/>
    </w:pPr>
  </w:style>
  <w:style w:type="paragraph" w:customStyle="1" w:styleId="27EDCE6224754DDDB0CEE11EF3C61658">
    <w:name w:val="27EDCE6224754DDDB0CEE11EF3C61658"/>
    <w:rsid w:val="007B24F3"/>
    <w:pPr>
      <w:spacing w:after="200" w:line="276" w:lineRule="auto"/>
    </w:pPr>
  </w:style>
  <w:style w:type="paragraph" w:customStyle="1" w:styleId="48872F94C6174F3BAC99048F8A84F9E9">
    <w:name w:val="48872F94C6174F3BAC99048F8A84F9E9"/>
    <w:rsid w:val="007B24F3"/>
    <w:pPr>
      <w:spacing w:after="200" w:line="276" w:lineRule="auto"/>
    </w:pPr>
  </w:style>
  <w:style w:type="paragraph" w:customStyle="1" w:styleId="000810349200493090F3ECAF48A3D19F">
    <w:name w:val="000810349200493090F3ECAF48A3D19F"/>
    <w:rsid w:val="00E45512"/>
    <w:pPr>
      <w:spacing w:after="200" w:line="276" w:lineRule="auto"/>
    </w:pPr>
  </w:style>
  <w:style w:type="paragraph" w:customStyle="1" w:styleId="2F729D219DAC4B489F8694759D49C31B">
    <w:name w:val="2F729D219DAC4B489F8694759D49C31B"/>
    <w:rsid w:val="00E45512"/>
    <w:pPr>
      <w:spacing w:after="200" w:line="276" w:lineRule="auto"/>
    </w:pPr>
  </w:style>
  <w:style w:type="paragraph" w:customStyle="1" w:styleId="31B74E1FF7DD438C937547D71B8F1257">
    <w:name w:val="31B74E1FF7DD438C937547D71B8F1257"/>
    <w:rsid w:val="00E45512"/>
    <w:pPr>
      <w:spacing w:after="200" w:line="276" w:lineRule="auto"/>
    </w:pPr>
  </w:style>
  <w:style w:type="paragraph" w:customStyle="1" w:styleId="6466807697A243A3A1DDCBD4622F699C">
    <w:name w:val="6466807697A243A3A1DDCBD4622F699C"/>
    <w:rsid w:val="00E45512"/>
    <w:pPr>
      <w:spacing w:after="200" w:line="276" w:lineRule="auto"/>
    </w:pPr>
  </w:style>
  <w:style w:type="paragraph" w:customStyle="1" w:styleId="B214BC04B2644295A408BED11562A939">
    <w:name w:val="B214BC04B2644295A408BED11562A939"/>
    <w:rsid w:val="00E45512"/>
    <w:pPr>
      <w:spacing w:after="200" w:line="276" w:lineRule="auto"/>
    </w:pPr>
  </w:style>
  <w:style w:type="paragraph" w:customStyle="1" w:styleId="28522DFD79864671B7E06158C19BADE8">
    <w:name w:val="28522DFD79864671B7E06158C19BADE8"/>
    <w:rsid w:val="00E45512"/>
    <w:pPr>
      <w:spacing w:after="200" w:line="276" w:lineRule="auto"/>
    </w:pPr>
  </w:style>
  <w:style w:type="paragraph" w:customStyle="1" w:styleId="33B5126460DA4E9CAE4704C04B2ACFE9">
    <w:name w:val="33B5126460DA4E9CAE4704C04B2ACFE9"/>
    <w:rsid w:val="00E45512"/>
    <w:pPr>
      <w:spacing w:after="200" w:line="276" w:lineRule="auto"/>
    </w:pPr>
  </w:style>
  <w:style w:type="paragraph" w:customStyle="1" w:styleId="214BFD7B9E64478DA851700DB245B201">
    <w:name w:val="214BFD7B9E64478DA851700DB245B201"/>
    <w:rsid w:val="00E45512"/>
    <w:pPr>
      <w:spacing w:after="200" w:line="276" w:lineRule="auto"/>
    </w:pPr>
  </w:style>
  <w:style w:type="paragraph" w:customStyle="1" w:styleId="1CE4615B5B264613AE0369D7A7BAAD24">
    <w:name w:val="1CE4615B5B264613AE0369D7A7BAAD24"/>
    <w:rsid w:val="00E45512"/>
    <w:pPr>
      <w:spacing w:after="200" w:line="276" w:lineRule="auto"/>
    </w:pPr>
  </w:style>
  <w:style w:type="paragraph" w:customStyle="1" w:styleId="1CF36D4EA1954D52827371C418CEB2BC">
    <w:name w:val="1CF36D4EA1954D52827371C418CEB2BC"/>
    <w:rsid w:val="00E45512"/>
    <w:pPr>
      <w:spacing w:after="200" w:line="276" w:lineRule="auto"/>
    </w:pPr>
  </w:style>
  <w:style w:type="paragraph" w:customStyle="1" w:styleId="1F01F137446C4AF9B20729F7C52CE91B">
    <w:name w:val="1F01F137446C4AF9B20729F7C52CE91B"/>
    <w:rsid w:val="00E45512"/>
    <w:pPr>
      <w:spacing w:after="200" w:line="276" w:lineRule="auto"/>
    </w:pPr>
  </w:style>
  <w:style w:type="paragraph" w:customStyle="1" w:styleId="FDE13658D4074FD19A4E26B68EF2D11B">
    <w:name w:val="FDE13658D4074FD19A4E26B68EF2D11B"/>
    <w:rsid w:val="00E45512"/>
    <w:pPr>
      <w:spacing w:after="200" w:line="276" w:lineRule="auto"/>
    </w:pPr>
  </w:style>
  <w:style w:type="paragraph" w:customStyle="1" w:styleId="4CF5D412F20D424B94BF0011D1B28EB4">
    <w:name w:val="4CF5D412F20D424B94BF0011D1B28EB4"/>
    <w:rsid w:val="00E45512"/>
    <w:pPr>
      <w:spacing w:after="200" w:line="276" w:lineRule="auto"/>
    </w:pPr>
  </w:style>
  <w:style w:type="paragraph" w:customStyle="1" w:styleId="71503405E8F845938F991BE6FBA220E5">
    <w:name w:val="71503405E8F845938F991BE6FBA220E5"/>
    <w:rsid w:val="00E45512"/>
    <w:pPr>
      <w:spacing w:after="200" w:line="276" w:lineRule="auto"/>
    </w:pPr>
  </w:style>
  <w:style w:type="paragraph" w:customStyle="1" w:styleId="EE80E6B37C2548D9BE3C11D2A40EED0E">
    <w:name w:val="EE80E6B37C2548D9BE3C11D2A40EED0E"/>
    <w:rsid w:val="00E45512"/>
    <w:pPr>
      <w:spacing w:after="200" w:line="276" w:lineRule="auto"/>
    </w:pPr>
  </w:style>
  <w:style w:type="paragraph" w:customStyle="1" w:styleId="6024D7AA4BCF4B0684F76365E6545376">
    <w:name w:val="6024D7AA4BCF4B0684F76365E6545376"/>
    <w:rsid w:val="00C4726F"/>
    <w:pPr>
      <w:spacing w:after="200" w:line="276" w:lineRule="auto"/>
    </w:pPr>
  </w:style>
  <w:style w:type="paragraph" w:customStyle="1" w:styleId="B7F401E1E5264E41AA28D81575D8BD44">
    <w:name w:val="B7F401E1E5264E41AA28D81575D8BD44"/>
    <w:rsid w:val="00C4726F"/>
    <w:pPr>
      <w:spacing w:after="200" w:line="276" w:lineRule="auto"/>
    </w:pPr>
  </w:style>
  <w:style w:type="paragraph" w:customStyle="1" w:styleId="2AEFF8DA961343F1BD4F8FC29A7A189C">
    <w:name w:val="2AEFF8DA961343F1BD4F8FC29A7A189C"/>
    <w:rsid w:val="00311915"/>
    <w:pPr>
      <w:spacing w:after="200" w:line="276" w:lineRule="auto"/>
    </w:pPr>
  </w:style>
  <w:style w:type="paragraph" w:customStyle="1" w:styleId="DE9949A102FF40D0BE3FFAEED7D4C559">
    <w:name w:val="DE9949A102FF40D0BE3FFAEED7D4C559"/>
    <w:rsid w:val="00311915"/>
    <w:pPr>
      <w:spacing w:after="200" w:line="276" w:lineRule="auto"/>
    </w:pPr>
  </w:style>
  <w:style w:type="paragraph" w:customStyle="1" w:styleId="816E77F4AB6B49EEAC3C03A4501005F1">
    <w:name w:val="816E77F4AB6B49EEAC3C03A4501005F1"/>
    <w:rsid w:val="00311915"/>
    <w:pPr>
      <w:spacing w:after="200" w:line="276" w:lineRule="auto"/>
    </w:pPr>
  </w:style>
  <w:style w:type="paragraph" w:customStyle="1" w:styleId="2C9AA29E633C4EC4A0251DB84D716481">
    <w:name w:val="2C9AA29E633C4EC4A0251DB84D716481"/>
    <w:pPr>
      <w:spacing w:after="200" w:line="276" w:lineRule="auto"/>
    </w:pPr>
  </w:style>
  <w:style w:type="paragraph" w:customStyle="1" w:styleId="7842754ECA66445AA25AC284A8A5EB86">
    <w:name w:val="7842754ECA66445AA25AC284A8A5EB86"/>
    <w:pPr>
      <w:spacing w:after="200" w:line="276" w:lineRule="auto"/>
    </w:pPr>
  </w:style>
  <w:style w:type="paragraph" w:customStyle="1" w:styleId="9BED4928BB6A410DAC04498B755E6134">
    <w:name w:val="9BED4928BB6A410DAC04498B755E6134"/>
    <w:pPr>
      <w:spacing w:after="200" w:line="276" w:lineRule="auto"/>
    </w:pPr>
  </w:style>
  <w:style w:type="paragraph" w:customStyle="1" w:styleId="0D7A6B8E84764AC582A6FC78243599DD">
    <w:name w:val="0D7A6B8E84764AC582A6FC78243599DD"/>
    <w:pPr>
      <w:spacing w:after="200" w:line="276" w:lineRule="auto"/>
    </w:pPr>
  </w:style>
  <w:style w:type="paragraph" w:customStyle="1" w:styleId="59F75FBA4D41420AAF6D212736B8AFEA">
    <w:name w:val="59F75FBA4D41420AAF6D212736B8AFEA"/>
    <w:pPr>
      <w:spacing w:after="200" w:line="276" w:lineRule="auto"/>
    </w:pPr>
  </w:style>
  <w:style w:type="paragraph" w:customStyle="1" w:styleId="7ACC42661256486CBF448DCF3112A062">
    <w:name w:val="7ACC42661256486CBF448DCF3112A062"/>
    <w:rsid w:val="00A664F4"/>
    <w:pPr>
      <w:spacing w:after="200" w:line="276" w:lineRule="auto"/>
    </w:pPr>
  </w:style>
  <w:style w:type="paragraph" w:customStyle="1" w:styleId="58A883C8570342BBACBD0F38B5604B2F">
    <w:name w:val="58A883C8570342BBACBD0F38B5604B2F"/>
    <w:rsid w:val="00A664F4"/>
    <w:pPr>
      <w:spacing w:after="200" w:line="276" w:lineRule="auto"/>
    </w:pPr>
  </w:style>
  <w:style w:type="paragraph" w:customStyle="1" w:styleId="0BEF7D3D8FB34C12974927B584AB99D3">
    <w:name w:val="0BEF7D3D8FB34C12974927B584AB99D3"/>
    <w:rsid w:val="00A664F4"/>
    <w:pPr>
      <w:spacing w:after="200" w:line="276" w:lineRule="auto"/>
    </w:pPr>
  </w:style>
  <w:style w:type="paragraph" w:customStyle="1" w:styleId="ECD1D5362D534CFAB27C4863ED254960">
    <w:name w:val="ECD1D5362D534CFAB27C4863ED254960"/>
    <w:rsid w:val="00A664F4"/>
    <w:pPr>
      <w:spacing w:after="200" w:line="276" w:lineRule="auto"/>
    </w:pPr>
  </w:style>
  <w:style w:type="paragraph" w:customStyle="1" w:styleId="59C4AC817A564CC9BC3FEF8F0BA5FC79">
    <w:name w:val="59C4AC817A564CC9BC3FEF8F0BA5FC79"/>
    <w:rsid w:val="00A664F4"/>
    <w:pPr>
      <w:spacing w:after="200" w:line="276" w:lineRule="auto"/>
    </w:pPr>
  </w:style>
  <w:style w:type="paragraph" w:customStyle="1" w:styleId="06A5D135F6FC437A9D428581EAF66A00">
    <w:name w:val="06A5D135F6FC437A9D428581EAF66A00"/>
    <w:rsid w:val="00A664F4"/>
    <w:pPr>
      <w:spacing w:after="200" w:line="276" w:lineRule="auto"/>
    </w:pPr>
  </w:style>
  <w:style w:type="paragraph" w:customStyle="1" w:styleId="0A02DB8DD8764024A256DD9333FCC6E3">
    <w:name w:val="0A02DB8DD8764024A256DD9333FCC6E3"/>
    <w:rsid w:val="00A664F4"/>
    <w:pPr>
      <w:spacing w:after="200" w:line="276" w:lineRule="auto"/>
    </w:pPr>
  </w:style>
  <w:style w:type="paragraph" w:customStyle="1" w:styleId="7ECEA7BE9E2E4099B2BF1047A23929E5">
    <w:name w:val="7ECEA7BE9E2E4099B2BF1047A23929E5"/>
    <w:rsid w:val="00A664F4"/>
    <w:pPr>
      <w:spacing w:after="200" w:line="276" w:lineRule="auto"/>
    </w:pPr>
  </w:style>
  <w:style w:type="paragraph" w:customStyle="1" w:styleId="468B2AA559A3423EA96FD04C647354B5">
    <w:name w:val="468B2AA559A3423EA96FD04C647354B5"/>
    <w:rsid w:val="00A664F4"/>
    <w:pPr>
      <w:spacing w:after="200" w:line="276" w:lineRule="auto"/>
    </w:pPr>
  </w:style>
  <w:style w:type="paragraph" w:customStyle="1" w:styleId="6F2F10C00DAC4642A3047EC9A3846B36">
    <w:name w:val="6F2F10C00DAC4642A3047EC9A3846B36"/>
    <w:rsid w:val="00B630B8"/>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Forsvaret dokument" ma:contentTypeID="0x010100E04E9CB587854BDCB31D5A9387256C63007F293DFC0AA4B34A9FB682D877FD8F4F" ma:contentTypeVersion="2" ma:contentTypeDescription="Innholdstype for dokumenter med utvidet informasjon for Forsvaret." ma:contentTypeScope="" ma:versionID="856b94c5fc81052825393b1efbc73b0a">
  <xsd:schema xmlns:xsd="http://www.w3.org/2001/XMLSchema" xmlns:xs="http://www.w3.org/2001/XMLSchema" xmlns:p="http://schemas.microsoft.com/office/2006/metadata/properties" xmlns:ns2="330c90e6-2bcd-4171-a05c-0a0fead1f0b4" xmlns:ns3="6c6df5ba-8f8f-41f1-93f9-0ae402ed8ddc" targetNamespace="http://schemas.microsoft.com/office/2006/metadata/properties" ma:root="true" ma:fieldsID="234e65e66554e15f2356bb5a9aba3b64" ns2:_="" ns3:_="">
    <xsd:import namespace="330c90e6-2bcd-4171-a05c-0a0fead1f0b4"/>
    <xsd:import namespace="6c6df5ba-8f8f-41f1-93f9-0ae402ed8ddc"/>
    <xsd:element name="properties">
      <xsd:complexType>
        <xsd:sequence>
          <xsd:element name="documentManagement">
            <xsd:complexType>
              <xsd:all>
                <xsd:element ref="ns2:ForsvaretTeamsiteOrganizationNoteField" minOccurs="0"/>
                <xsd:element ref="ns2:ForsvaretTeamsiteSubjectNoteField" minOccurs="0"/>
                <xsd:element ref="ns2:ForsvaretTeamsiteSecurityLevelNoteFiel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0c90e6-2bcd-4171-a05c-0a0fead1f0b4" elementFormDefault="qualified">
    <xsd:import namespace="http://schemas.microsoft.com/office/2006/documentManagement/types"/>
    <xsd:import namespace="http://schemas.microsoft.com/office/infopath/2007/PartnerControls"/>
    <xsd:element name="ForsvaretTeamsiteOrganizationNoteField" ma:index="9" nillable="true" ma:taxonomy="true" ma:internalName="ForsvaretTeamsiteOrganizationNoteField" ma:taxonomyFieldName="ForsvaretTeamsiteOrganization" ma:displayName="Organisasjon" ma:fieldId="{ce581202-aef1-40d5-93f6-1bfc97bfdfec}" ma:taxonomyMulti="true" ma:sspId="9bc1ae65-7bad-4a1a-867d-1417b907e5da" ma:termSetId="8ef42b10-e278-477c-a425-1308312cba57" ma:anchorId="00000000-0000-0000-0000-000000000000" ma:open="false" ma:isKeyword="false">
      <xsd:complexType>
        <xsd:sequence>
          <xsd:element ref="pc:Terms" minOccurs="0" maxOccurs="1"/>
        </xsd:sequence>
      </xsd:complexType>
    </xsd:element>
    <xsd:element name="ForsvaretTeamsiteSubjectNoteField" ma:index="11" nillable="true" ma:taxonomy="true" ma:internalName="ForsvaretTeamsiteSubjectNoteField" ma:taxonomyFieldName="ForsvaretTeamsiteSubject" ma:displayName="Fag" ma:fieldId="{90867574-42ca-409e-8347-9ecc3a382dc4}" ma:taxonomyMulti="true" ma:sspId="9bc1ae65-7bad-4a1a-867d-1417b907e5da" ma:termSetId="2cfcbc71-4f83-4af0-ad30-f439954cf9b9" ma:anchorId="00000000-0000-0000-0000-000000000000" ma:open="false" ma:isKeyword="false">
      <xsd:complexType>
        <xsd:sequence>
          <xsd:element ref="pc:Terms" minOccurs="0" maxOccurs="1"/>
        </xsd:sequence>
      </xsd:complexType>
    </xsd:element>
    <xsd:element name="ForsvaretTeamsiteSecurityLevelNoteField" ma:index="13" ma:taxonomy="true" ma:internalName="ForsvaretTeamsiteSecurityLevelNoteField" ma:taxonomyFieldName="ForsvaretTeamsiteSecurityLevel" ma:displayName="Graderingsnivå" ma:fieldId="{9236b146-51f2-4d7d-9179-f23cb0260ed6}" ma:sspId="9bc1ae65-7bad-4a1a-867d-1417b907e5da" ma:termSetId="ca32687f-15c1-4b8a-bc76-5721c7b52a1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c6df5ba-8f8f-41f1-93f9-0ae402ed8ddc"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Fritekstnøkkelord" ma:fieldId="{23f27201-bee3-471e-b2e7-b64fd8b7ca38}" ma:taxonomyMulti="true" ma:sspId="9bc1ae65-7bad-4a1a-867d-1417b907e5da" ma:termSetId="00000000-0000-0000-0000-000000000000" ma:anchorId="00000000-0000-0000-0000-000000000000" ma:open="true" ma:isKeyword="true">
      <xsd:complexType>
        <xsd:sequence>
          <xsd:element ref="pc:Terms" minOccurs="0" maxOccurs="1"/>
        </xsd:sequence>
      </xsd:complexType>
    </xsd:element>
    <xsd:element name="TaxCatchAll" ma:index="16" nillable="true" ma:displayName="Global taksonomikolonne" ma:description="" ma:hidden="true" ma:list="{fd904024-5263-4c4f-b260-d1ce4c50f127}" ma:internalName="TaxCatchAll" ma:showField="CatchAllData" ma:web="6c6df5ba-8f8f-41f1-93f9-0ae402ed8d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orsvaretTeamsiteSubjectNoteField xmlns="330c90e6-2bcd-4171-a05c-0a0fead1f0b4">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104600fd-e726-48e3-81a6-9d3c5969cc1e</TermId>
        </TermInfo>
      </Terms>
    </ForsvaretTeamsiteSubjectNoteField>
    <ForsvaretTeamsiteSecurityLevelNoteField xmlns="330c90e6-2bcd-4171-a05c-0a0fead1f0b4">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ForsvaretTeamsiteSecurityLevelNoteField>
    <ForsvaretTeamsiteOrganizationNoteField xmlns="330c90e6-2bcd-4171-a05c-0a0fead1f0b4">
      <Terms xmlns="http://schemas.microsoft.com/office/infopath/2007/PartnerControls">
        <TermInfo xmlns="http://schemas.microsoft.com/office/infopath/2007/PartnerControls">
          <TermName xmlns="http://schemas.microsoft.com/office/infopath/2007/PartnerControls">Forsvarsmateriell</TermName>
          <TermId xmlns="http://schemas.microsoft.com/office/infopath/2007/PartnerControls">7012e20a-10be-476a-8591-3589a1b8a0f8</TermId>
        </TermInfo>
      </Terms>
    </ForsvaretTeamsiteOrganizationNoteField>
    <TaxKeywordTaxHTField xmlns="6c6df5ba-8f8f-41f1-93f9-0ae402ed8ddc">
      <Terms xmlns="http://schemas.microsoft.com/office/infopath/2007/PartnerControls"/>
    </TaxKeywordTaxHTField>
    <TaxCatchAll xmlns="6c6df5ba-8f8f-41f1-93f9-0ae402ed8ddc">
      <Value>4</Value>
      <Value>2</Value>
      <Value>1</Value>
    </TaxCatchAl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B87FC-193C-49BC-A9AB-70BE8FBD0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0c90e6-2bcd-4171-a05c-0a0fead1f0b4"/>
    <ds:schemaRef ds:uri="6c6df5ba-8f8f-41f1-93f9-0ae402ed8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F25C8B-FCD0-4369-BB96-5CBFFAB09CE1}">
  <ds:schemaRefs>
    <ds:schemaRef ds:uri="http://schemas.microsoft.com/sharepoint/v3/contenttype/forms"/>
  </ds:schemaRefs>
</ds:datastoreItem>
</file>

<file path=customXml/itemProps3.xml><?xml version="1.0" encoding="utf-8"?>
<ds:datastoreItem xmlns:ds="http://schemas.openxmlformats.org/officeDocument/2006/customXml" ds:itemID="{D0E26CB8-080B-4BA5-8C90-3F697EEA1C64}">
  <ds:schemaRefs>
    <ds:schemaRef ds:uri="http://schemas.microsoft.com/office/2006/metadata/properties"/>
    <ds:schemaRef ds:uri="http://purl.org/dc/dcmitype/"/>
    <ds:schemaRef ds:uri="http://schemas.openxmlformats.org/package/2006/metadata/core-properties"/>
    <ds:schemaRef ds:uri="http://purl.org/dc/terms/"/>
    <ds:schemaRef ds:uri="330c90e6-2bcd-4171-a05c-0a0fead1f0b4"/>
    <ds:schemaRef ds:uri="http://www.w3.org/XML/1998/namespace"/>
    <ds:schemaRef ds:uri="http://schemas.microsoft.com/office/2006/documentManagement/types"/>
    <ds:schemaRef ds:uri="http://purl.org/dc/elements/1.1/"/>
    <ds:schemaRef ds:uri="http://schemas.microsoft.com/office/infopath/2007/PartnerControls"/>
    <ds:schemaRef ds:uri="6c6df5ba-8f8f-41f1-93f9-0ae402ed8ddc"/>
  </ds:schemaRefs>
</ds:datastoreItem>
</file>

<file path=customXml/itemProps4.xml><?xml version="1.0" encoding="utf-8"?>
<ds:datastoreItem xmlns:ds="http://schemas.openxmlformats.org/officeDocument/2006/customXml" ds:itemID="{FE95DDF2-8C0A-4527-842F-5F0BD8E00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7B41DCE8</Template>
  <TotalTime>748</TotalTime>
  <Pages>12</Pages>
  <Words>3536</Words>
  <Characters>18742</Characters>
  <Application>Microsoft Office Word</Application>
  <DocSecurity>0</DocSecurity>
  <Lines>156</Lines>
  <Paragraphs>44</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Inventura</Company>
  <LinksUpToDate>false</LinksUpToDate>
  <CharactersWithSpaces>22234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Nicolai Beruldsen Rukin</dc:creator>
  <cp:lastModifiedBy>Hestdal, Njaal</cp:lastModifiedBy>
  <cp:revision>30</cp:revision>
  <cp:lastPrinted>2018-08-13T07:12:00Z</cp:lastPrinted>
  <dcterms:created xsi:type="dcterms:W3CDTF">2018-08-07T08:35:00Z</dcterms:created>
  <dcterms:modified xsi:type="dcterms:W3CDTF">2018-08-15T13:06:00Z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0x010100E04E9CB587854BDCB31D5A9387256C63007F293DFC0AA4B34A9FB682D877FD8F4F</vt:lpwstr>
  </property>
  <property fmtid="{D5CDD505-2E9C-101B-9397-08002B2CF9AE}" pid="3" name="TaxKeyword">
    <vt:lpwstr/>
  </property>
  <property fmtid="{D5CDD505-2E9C-101B-9397-08002B2CF9AE}" pid="4" name="ForsvaretTeamsiteOrganization">
    <vt:lpwstr>1;#Forsvarsmateriell|7012e20a-10be-476a-8591-3589a1b8a0f8</vt:lpwstr>
  </property>
  <property fmtid="{D5CDD505-2E9C-101B-9397-08002B2CF9AE}" pid="5" name="ForsvaretTeamsiteSubject">
    <vt:lpwstr>2;#Anskaffelser|104600fd-e726-48e3-81a6-9d3c5969cc1e</vt:lpwstr>
  </property>
  <property fmtid="{D5CDD505-2E9C-101B-9397-08002B2CF9AE}" pid="6" name="ForsvaretTeamsiteSecurityLevel">
    <vt:lpwstr>4;#Ugradert|d00673f2-4025-410d-80f3-e4b359da56af</vt:lpwstr>
  </property>
</Properties>
</file>